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raster"/>
        <w:tblW w:w="14312" w:type="dxa"/>
        <w:tblLook w:val="04A0" w:firstRow="1" w:lastRow="0" w:firstColumn="1" w:lastColumn="0" w:noHBand="0" w:noVBand="1"/>
      </w:tblPr>
      <w:tblGrid>
        <w:gridCol w:w="825"/>
        <w:gridCol w:w="2289"/>
        <w:gridCol w:w="4961"/>
        <w:gridCol w:w="6237"/>
      </w:tblGrid>
      <w:tr w:rsidR="00E308A5" w14:paraId="522B7781" w14:textId="77777777" w:rsidTr="00E308A5">
        <w:trPr>
          <w:trHeight w:val="982"/>
        </w:trPr>
        <w:tc>
          <w:tcPr>
            <w:tcW w:w="825" w:type="dxa"/>
            <w:shd w:val="clear" w:color="auto" w:fill="548DD4" w:themeFill="text2" w:themeFillTint="99"/>
          </w:tcPr>
          <w:p w14:paraId="4E48D315" w14:textId="77777777" w:rsidR="00E308A5" w:rsidRPr="00F71BBD" w:rsidRDefault="00E308A5" w:rsidP="00AB4B28">
            <w:pPr>
              <w:rPr>
                <w:b/>
              </w:rPr>
            </w:pPr>
            <w:r w:rsidRPr="00F71BBD">
              <w:rPr>
                <w:b/>
              </w:rPr>
              <w:t>Nr.</w:t>
            </w:r>
          </w:p>
        </w:tc>
        <w:tc>
          <w:tcPr>
            <w:tcW w:w="2289" w:type="dxa"/>
            <w:shd w:val="clear" w:color="auto" w:fill="548DD4" w:themeFill="text2" w:themeFillTint="99"/>
          </w:tcPr>
          <w:p w14:paraId="5AD6B77A" w14:textId="77777777" w:rsidR="00E308A5" w:rsidRPr="00F71BBD" w:rsidRDefault="00E308A5" w:rsidP="00AB4B28">
            <w:pPr>
              <w:rPr>
                <w:b/>
              </w:rPr>
            </w:pPr>
            <w:r w:rsidRPr="00F71BBD">
              <w:rPr>
                <w:b/>
              </w:rPr>
              <w:t>Datum (JJJJ/MM/DD)</w:t>
            </w:r>
          </w:p>
        </w:tc>
        <w:tc>
          <w:tcPr>
            <w:tcW w:w="4961" w:type="dxa"/>
            <w:shd w:val="clear" w:color="auto" w:fill="548DD4" w:themeFill="text2" w:themeFillTint="99"/>
          </w:tcPr>
          <w:p w14:paraId="7A499DE8" w14:textId="77777777" w:rsidR="00E308A5" w:rsidRPr="00F71BBD" w:rsidRDefault="00E308A5" w:rsidP="00AB4B28">
            <w:pPr>
              <w:rPr>
                <w:b/>
              </w:rPr>
            </w:pPr>
            <w:r w:rsidRPr="00F71BBD">
              <w:rPr>
                <w:b/>
              </w:rPr>
              <w:t>Onderwerp</w:t>
            </w:r>
          </w:p>
        </w:tc>
        <w:tc>
          <w:tcPr>
            <w:tcW w:w="6237" w:type="dxa"/>
            <w:shd w:val="clear" w:color="auto" w:fill="548DD4" w:themeFill="text2" w:themeFillTint="99"/>
          </w:tcPr>
          <w:p w14:paraId="753BBE45" w14:textId="77777777" w:rsidR="00E308A5" w:rsidRPr="00F71BBD" w:rsidRDefault="00E308A5" w:rsidP="00AB4B28">
            <w:pPr>
              <w:rPr>
                <w:b/>
              </w:rPr>
            </w:pPr>
            <w:r w:rsidRPr="00F71BBD">
              <w:rPr>
                <w:b/>
              </w:rPr>
              <w:t>Toelichting</w:t>
            </w:r>
            <w:r>
              <w:rPr>
                <w:b/>
              </w:rPr>
              <w:t xml:space="preserve"> uitzonderingsgrond</w:t>
            </w:r>
          </w:p>
        </w:tc>
      </w:tr>
      <w:tr w:rsidR="00E308A5" w14:paraId="3B8E269B" w14:textId="77777777" w:rsidTr="00E308A5">
        <w:trPr>
          <w:trHeight w:val="267"/>
        </w:trPr>
        <w:tc>
          <w:tcPr>
            <w:tcW w:w="825" w:type="dxa"/>
          </w:tcPr>
          <w:p w14:paraId="689465BB" w14:textId="77777777" w:rsidR="00E308A5" w:rsidRDefault="00E308A5" w:rsidP="00AB4B28">
            <w:r>
              <w:t>1.</w:t>
            </w:r>
          </w:p>
        </w:tc>
        <w:tc>
          <w:tcPr>
            <w:tcW w:w="2289" w:type="dxa"/>
          </w:tcPr>
          <w:p w14:paraId="200F96EB" w14:textId="77777777" w:rsidR="00E308A5" w:rsidRDefault="00E308A5" w:rsidP="00AB4B28">
            <w:r>
              <w:t>2023/05/10</w:t>
            </w:r>
          </w:p>
        </w:tc>
        <w:tc>
          <w:tcPr>
            <w:tcW w:w="4961" w:type="dxa"/>
          </w:tcPr>
          <w:p w14:paraId="111D8300" w14:textId="77777777" w:rsidR="00E308A5" w:rsidRDefault="00E308A5" w:rsidP="00AB4B28">
            <w:r w:rsidRPr="00AA1F84">
              <w:t>Bijlage 1 AERIUS-verschilberekening vergunning en bouw en gebruiksfase</w:t>
            </w:r>
          </w:p>
        </w:tc>
        <w:tc>
          <w:tcPr>
            <w:tcW w:w="6237" w:type="dxa"/>
          </w:tcPr>
          <w:p w14:paraId="3437515F" w14:textId="2FBACB88" w:rsidR="00E308A5" w:rsidRDefault="00385FB5" w:rsidP="00AB4B28">
            <w:r>
              <w:t>Integraal openbaar</w:t>
            </w:r>
          </w:p>
        </w:tc>
      </w:tr>
      <w:tr w:rsidR="00E308A5" w14:paraId="5777006C" w14:textId="77777777" w:rsidTr="00E308A5">
        <w:trPr>
          <w:trHeight w:val="267"/>
        </w:trPr>
        <w:tc>
          <w:tcPr>
            <w:tcW w:w="825" w:type="dxa"/>
          </w:tcPr>
          <w:p w14:paraId="576BD2A3" w14:textId="77777777" w:rsidR="00E308A5" w:rsidRDefault="00E308A5" w:rsidP="00AB4B28">
            <w:r>
              <w:t>2.</w:t>
            </w:r>
          </w:p>
        </w:tc>
        <w:tc>
          <w:tcPr>
            <w:tcW w:w="2289" w:type="dxa"/>
          </w:tcPr>
          <w:p w14:paraId="5E7C983F" w14:textId="77777777" w:rsidR="00E308A5" w:rsidRDefault="00E308A5" w:rsidP="00AB4B28">
            <w:r>
              <w:t>2023/01/16</w:t>
            </w:r>
          </w:p>
        </w:tc>
        <w:tc>
          <w:tcPr>
            <w:tcW w:w="4961" w:type="dxa"/>
          </w:tcPr>
          <w:p w14:paraId="6CE98B57" w14:textId="77777777" w:rsidR="00E308A5" w:rsidRDefault="00E308A5" w:rsidP="00AB4B28">
            <w:r w:rsidRPr="00AA1F84">
              <w:t>Bijlage 2 bij mandaatbesluit rapport gemeente Gennep</w:t>
            </w:r>
          </w:p>
        </w:tc>
        <w:tc>
          <w:tcPr>
            <w:tcW w:w="6237" w:type="dxa"/>
          </w:tcPr>
          <w:p w14:paraId="56937C5E" w14:textId="22C4DE8F" w:rsidR="00E308A5" w:rsidRDefault="00E308A5" w:rsidP="00AB4B28">
            <w:r>
              <w:t xml:space="preserve">Artikel 5.1, </w:t>
            </w:r>
            <w:r w:rsidR="0053406A">
              <w:t>tweede</w:t>
            </w:r>
            <w:r>
              <w:t xml:space="preserve"> lid, onder e, van de Wet open overheid</w:t>
            </w:r>
          </w:p>
        </w:tc>
      </w:tr>
      <w:tr w:rsidR="00E308A5" w14:paraId="7C0C212A" w14:textId="77777777" w:rsidTr="00E308A5">
        <w:trPr>
          <w:trHeight w:val="282"/>
        </w:trPr>
        <w:tc>
          <w:tcPr>
            <w:tcW w:w="825" w:type="dxa"/>
          </w:tcPr>
          <w:p w14:paraId="0B5807E1" w14:textId="77777777" w:rsidR="00E308A5" w:rsidRDefault="00E308A5" w:rsidP="00AB4B28">
            <w:r>
              <w:t>3.</w:t>
            </w:r>
          </w:p>
        </w:tc>
        <w:tc>
          <w:tcPr>
            <w:tcW w:w="2289" w:type="dxa"/>
          </w:tcPr>
          <w:p w14:paraId="4B32F1A5" w14:textId="77777777" w:rsidR="00E308A5" w:rsidRDefault="00E308A5" w:rsidP="00AB4B28">
            <w:r>
              <w:t>2023/11/08</w:t>
            </w:r>
          </w:p>
        </w:tc>
        <w:tc>
          <w:tcPr>
            <w:tcW w:w="4961" w:type="dxa"/>
          </w:tcPr>
          <w:p w14:paraId="7C6D158A" w14:textId="77777777" w:rsidR="00E308A5" w:rsidRDefault="00E308A5" w:rsidP="00AB4B28">
            <w:r w:rsidRPr="00AA1F84">
              <w:t xml:space="preserve">Bijlage 3 bij beslissing op bezwaar </w:t>
            </w:r>
            <w:proofErr w:type="spellStart"/>
            <w:r w:rsidRPr="00AA1F84">
              <w:t>Aerius</w:t>
            </w:r>
            <w:proofErr w:type="spellEnd"/>
            <w:r w:rsidRPr="00AA1F84">
              <w:t>-verschilberekening 8 november 2023</w:t>
            </w:r>
          </w:p>
        </w:tc>
        <w:tc>
          <w:tcPr>
            <w:tcW w:w="6237" w:type="dxa"/>
          </w:tcPr>
          <w:p w14:paraId="7FE03DB9" w14:textId="73C3035B" w:rsidR="00E308A5" w:rsidRDefault="00385FB5" w:rsidP="00AB4B28">
            <w:r>
              <w:t>Integraal openbaar</w:t>
            </w:r>
          </w:p>
        </w:tc>
      </w:tr>
      <w:tr w:rsidR="00E308A5" w14:paraId="4A4F061E" w14:textId="77777777" w:rsidTr="00E308A5">
        <w:trPr>
          <w:trHeight w:val="267"/>
        </w:trPr>
        <w:tc>
          <w:tcPr>
            <w:tcW w:w="825" w:type="dxa"/>
          </w:tcPr>
          <w:p w14:paraId="7861387F" w14:textId="77777777" w:rsidR="00E308A5" w:rsidRDefault="00E308A5" w:rsidP="00AB4B28">
            <w:r>
              <w:t>4.</w:t>
            </w:r>
          </w:p>
        </w:tc>
        <w:tc>
          <w:tcPr>
            <w:tcW w:w="2289" w:type="dxa"/>
          </w:tcPr>
          <w:p w14:paraId="44C1643C" w14:textId="77777777" w:rsidR="00E308A5" w:rsidRDefault="00E308A5" w:rsidP="00AB4B28">
            <w:r>
              <w:t>2023/01/30</w:t>
            </w:r>
          </w:p>
        </w:tc>
        <w:tc>
          <w:tcPr>
            <w:tcW w:w="4961" w:type="dxa"/>
          </w:tcPr>
          <w:p w14:paraId="4A2F34A1" w14:textId="77777777" w:rsidR="00E308A5" w:rsidRDefault="00E308A5" w:rsidP="00AB4B28">
            <w:r w:rsidRPr="00E643D8">
              <w:t>Bijlage 3 Controlerapport juni 2023_01</w:t>
            </w:r>
          </w:p>
        </w:tc>
        <w:tc>
          <w:tcPr>
            <w:tcW w:w="6237" w:type="dxa"/>
          </w:tcPr>
          <w:p w14:paraId="1002CE5F" w14:textId="61789ED8" w:rsidR="00E308A5" w:rsidRDefault="00E308A5" w:rsidP="00AB4B28">
            <w:r>
              <w:t xml:space="preserve">Artikel 5.1, </w:t>
            </w:r>
            <w:r w:rsidR="0053406A" w:rsidRPr="0053406A">
              <w:t>tweede lid</w:t>
            </w:r>
            <w:r>
              <w:t>, onder e, van de Wet open overheid</w:t>
            </w:r>
          </w:p>
        </w:tc>
      </w:tr>
      <w:tr w:rsidR="00E308A5" w14:paraId="1D584451" w14:textId="77777777" w:rsidTr="00E308A5">
        <w:trPr>
          <w:trHeight w:val="267"/>
        </w:trPr>
        <w:tc>
          <w:tcPr>
            <w:tcW w:w="825" w:type="dxa"/>
          </w:tcPr>
          <w:p w14:paraId="54AA780D" w14:textId="77777777" w:rsidR="00E308A5" w:rsidRDefault="00E308A5" w:rsidP="00AB4B28">
            <w:r>
              <w:t>5.</w:t>
            </w:r>
          </w:p>
        </w:tc>
        <w:tc>
          <w:tcPr>
            <w:tcW w:w="2289" w:type="dxa"/>
          </w:tcPr>
          <w:p w14:paraId="2ACC6BAE" w14:textId="77777777" w:rsidR="00E308A5" w:rsidRDefault="00E308A5" w:rsidP="00AB4B28">
            <w:r>
              <w:t>2024/01/16</w:t>
            </w:r>
          </w:p>
        </w:tc>
        <w:tc>
          <w:tcPr>
            <w:tcW w:w="4961" w:type="dxa"/>
          </w:tcPr>
          <w:p w14:paraId="7F4BCDB2" w14:textId="77777777" w:rsidR="00E308A5" w:rsidRDefault="00E308A5" w:rsidP="00AB4B28">
            <w:r w:rsidRPr="009F3E5C">
              <w:t>GS-besluit BOB afwijzen handhavingsverzoek inzake MPG te Heijen</w:t>
            </w:r>
          </w:p>
        </w:tc>
        <w:tc>
          <w:tcPr>
            <w:tcW w:w="6237" w:type="dxa"/>
          </w:tcPr>
          <w:p w14:paraId="1A1F1D8D" w14:textId="186C13EF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F7B417C" w14:textId="77777777" w:rsidTr="00E308A5">
        <w:trPr>
          <w:trHeight w:val="267"/>
        </w:trPr>
        <w:tc>
          <w:tcPr>
            <w:tcW w:w="825" w:type="dxa"/>
          </w:tcPr>
          <w:p w14:paraId="5E41A26D" w14:textId="77777777" w:rsidR="00E308A5" w:rsidRDefault="00E308A5" w:rsidP="00AB4B28">
            <w:r>
              <w:t>6.</w:t>
            </w:r>
          </w:p>
        </w:tc>
        <w:tc>
          <w:tcPr>
            <w:tcW w:w="2289" w:type="dxa"/>
          </w:tcPr>
          <w:p w14:paraId="170128FC" w14:textId="77777777" w:rsidR="00E308A5" w:rsidRDefault="00E308A5" w:rsidP="00AB4B28">
            <w:r>
              <w:t>2024/01/16</w:t>
            </w:r>
          </w:p>
        </w:tc>
        <w:tc>
          <w:tcPr>
            <w:tcW w:w="4961" w:type="dxa"/>
          </w:tcPr>
          <w:p w14:paraId="228E08EA" w14:textId="77777777" w:rsidR="00E308A5" w:rsidRDefault="00E308A5" w:rsidP="00AB4B28">
            <w:r w:rsidRPr="00CC6E48">
              <w:t>GS-brief 16 januari 2024 BOB afwijzen handhavingsverzoek inzake MPG te Heijen</w:t>
            </w:r>
          </w:p>
        </w:tc>
        <w:tc>
          <w:tcPr>
            <w:tcW w:w="6237" w:type="dxa"/>
          </w:tcPr>
          <w:p w14:paraId="3DF8C9C8" w14:textId="77E5E235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9F6D95C" w14:textId="77777777" w:rsidTr="00E308A5">
        <w:trPr>
          <w:trHeight w:val="267"/>
        </w:trPr>
        <w:tc>
          <w:tcPr>
            <w:tcW w:w="825" w:type="dxa"/>
          </w:tcPr>
          <w:p w14:paraId="568BF94D" w14:textId="77777777" w:rsidR="00E308A5" w:rsidRDefault="00E308A5" w:rsidP="00AB4B28">
            <w:r>
              <w:t>7.</w:t>
            </w:r>
          </w:p>
        </w:tc>
        <w:tc>
          <w:tcPr>
            <w:tcW w:w="2289" w:type="dxa"/>
          </w:tcPr>
          <w:p w14:paraId="52E7F535" w14:textId="77777777" w:rsidR="00E308A5" w:rsidRDefault="00E308A5" w:rsidP="00AB4B28">
            <w:r>
              <w:t>2022/12/28</w:t>
            </w:r>
          </w:p>
        </w:tc>
        <w:tc>
          <w:tcPr>
            <w:tcW w:w="4961" w:type="dxa"/>
          </w:tcPr>
          <w:p w14:paraId="27B6E439" w14:textId="77777777" w:rsidR="00E308A5" w:rsidRDefault="00E308A5" w:rsidP="00AB4B28">
            <w:r w:rsidRPr="000D1E12">
              <w:t>Handhavingsverzoek doorgezonden door gem. Gennep</w:t>
            </w:r>
          </w:p>
        </w:tc>
        <w:tc>
          <w:tcPr>
            <w:tcW w:w="6237" w:type="dxa"/>
          </w:tcPr>
          <w:p w14:paraId="2E5E1CC0" w14:textId="3E23CCEC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5D9F349" w14:textId="77777777" w:rsidTr="00E308A5">
        <w:trPr>
          <w:trHeight w:val="267"/>
        </w:trPr>
        <w:tc>
          <w:tcPr>
            <w:tcW w:w="825" w:type="dxa"/>
          </w:tcPr>
          <w:p w14:paraId="3DFD7B42" w14:textId="77777777" w:rsidR="00E308A5" w:rsidRDefault="00E308A5" w:rsidP="00AB4B28">
            <w:r>
              <w:t>8.</w:t>
            </w:r>
          </w:p>
        </w:tc>
        <w:tc>
          <w:tcPr>
            <w:tcW w:w="2289" w:type="dxa"/>
          </w:tcPr>
          <w:p w14:paraId="406E6ED7" w14:textId="77777777" w:rsidR="00E308A5" w:rsidRDefault="00E308A5" w:rsidP="00AB4B28">
            <w:r>
              <w:t>2023/07/04</w:t>
            </w:r>
          </w:p>
        </w:tc>
        <w:tc>
          <w:tcPr>
            <w:tcW w:w="4961" w:type="dxa"/>
          </w:tcPr>
          <w:p w14:paraId="679EFC1B" w14:textId="77777777" w:rsidR="00E308A5" w:rsidRDefault="00E308A5" w:rsidP="00AB4B28">
            <w:r w:rsidRPr="000D1E12">
              <w:t>Mandaatbesluit afwijzing handhavingsverzoek inzake MPG</w:t>
            </w:r>
          </w:p>
        </w:tc>
        <w:tc>
          <w:tcPr>
            <w:tcW w:w="6237" w:type="dxa"/>
          </w:tcPr>
          <w:p w14:paraId="593A7505" w14:textId="79D9D739" w:rsidR="00E308A5" w:rsidRDefault="00E308A5" w:rsidP="00AB4B28">
            <w:r>
              <w:t>Artikel 5.1,</w:t>
            </w:r>
            <w:r w:rsidR="0053406A">
              <w:t xml:space="preserve"> tweede lid</w:t>
            </w:r>
            <w:r>
              <w:t>, onder e, van de Wet open overheid</w:t>
            </w:r>
          </w:p>
        </w:tc>
      </w:tr>
      <w:tr w:rsidR="00E308A5" w14:paraId="475BA119" w14:textId="77777777" w:rsidTr="00E308A5">
        <w:trPr>
          <w:trHeight w:val="267"/>
        </w:trPr>
        <w:tc>
          <w:tcPr>
            <w:tcW w:w="825" w:type="dxa"/>
          </w:tcPr>
          <w:p w14:paraId="45573CF8" w14:textId="77777777" w:rsidR="00E308A5" w:rsidRDefault="00E308A5" w:rsidP="00AB4B28">
            <w:r>
              <w:t>9.</w:t>
            </w:r>
          </w:p>
        </w:tc>
        <w:tc>
          <w:tcPr>
            <w:tcW w:w="2289" w:type="dxa"/>
          </w:tcPr>
          <w:p w14:paraId="3ECABCE7" w14:textId="77777777" w:rsidR="00E308A5" w:rsidRDefault="00E308A5" w:rsidP="00AB4B28">
            <w:r>
              <w:t>2023/11/30</w:t>
            </w:r>
          </w:p>
        </w:tc>
        <w:tc>
          <w:tcPr>
            <w:tcW w:w="4961" w:type="dxa"/>
          </w:tcPr>
          <w:p w14:paraId="02BDB659" w14:textId="77777777" w:rsidR="00E308A5" w:rsidRDefault="00E308A5" w:rsidP="00AB4B28">
            <w:r w:rsidRPr="000D1E12">
              <w:t>X75 DEF advies</w:t>
            </w:r>
          </w:p>
        </w:tc>
        <w:tc>
          <w:tcPr>
            <w:tcW w:w="6237" w:type="dxa"/>
          </w:tcPr>
          <w:p w14:paraId="4309324C" w14:textId="63FEA515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50A90B9" w14:textId="77777777" w:rsidTr="00E308A5">
        <w:trPr>
          <w:trHeight w:val="267"/>
        </w:trPr>
        <w:tc>
          <w:tcPr>
            <w:tcW w:w="825" w:type="dxa"/>
          </w:tcPr>
          <w:p w14:paraId="21400F54" w14:textId="77777777" w:rsidR="00E308A5" w:rsidRDefault="00E308A5" w:rsidP="00AB4B28">
            <w:r>
              <w:t>10.</w:t>
            </w:r>
          </w:p>
        </w:tc>
        <w:tc>
          <w:tcPr>
            <w:tcW w:w="2289" w:type="dxa"/>
          </w:tcPr>
          <w:p w14:paraId="3198DBCA" w14:textId="77777777" w:rsidR="00E308A5" w:rsidRDefault="00E308A5" w:rsidP="00AB4B28">
            <w:r>
              <w:t>2023/11/09</w:t>
            </w:r>
          </w:p>
        </w:tc>
        <w:tc>
          <w:tcPr>
            <w:tcW w:w="4961" w:type="dxa"/>
          </w:tcPr>
          <w:p w14:paraId="503498CB" w14:textId="77777777" w:rsidR="00E308A5" w:rsidRDefault="00E308A5" w:rsidP="00AB4B28">
            <w:r w:rsidRPr="000D1E12">
              <w:t>X75 DEF Verslag hoorzitting</w:t>
            </w:r>
          </w:p>
        </w:tc>
        <w:tc>
          <w:tcPr>
            <w:tcW w:w="6237" w:type="dxa"/>
          </w:tcPr>
          <w:p w14:paraId="0CD6775F" w14:textId="444E2383" w:rsidR="00E308A5" w:rsidRDefault="00E308A5" w:rsidP="00AB4B28">
            <w:r>
              <w:t xml:space="preserve">Artikel 5.1, </w:t>
            </w:r>
            <w:r w:rsidR="0053406A">
              <w:t>tweede lid,</w:t>
            </w:r>
            <w:r>
              <w:t xml:space="preserve"> onder e, van de Wet open overheid</w:t>
            </w:r>
          </w:p>
        </w:tc>
      </w:tr>
      <w:tr w:rsidR="00E308A5" w14:paraId="67EDCE8A" w14:textId="77777777" w:rsidTr="00E308A5">
        <w:trPr>
          <w:trHeight w:val="267"/>
        </w:trPr>
        <w:tc>
          <w:tcPr>
            <w:tcW w:w="825" w:type="dxa"/>
          </w:tcPr>
          <w:p w14:paraId="215EDEB4" w14:textId="77777777" w:rsidR="00E308A5" w:rsidRDefault="00E308A5" w:rsidP="00AB4B28">
            <w:r>
              <w:t>11.</w:t>
            </w:r>
          </w:p>
        </w:tc>
        <w:tc>
          <w:tcPr>
            <w:tcW w:w="2289" w:type="dxa"/>
          </w:tcPr>
          <w:p w14:paraId="4F925C88" w14:textId="77777777" w:rsidR="00E308A5" w:rsidRDefault="00E308A5" w:rsidP="00AB4B28">
            <w:r>
              <w:t>2022/10/19</w:t>
            </w:r>
          </w:p>
        </w:tc>
        <w:tc>
          <w:tcPr>
            <w:tcW w:w="4961" w:type="dxa"/>
          </w:tcPr>
          <w:p w14:paraId="3CF4AFA3" w14:textId="77777777" w:rsidR="00E308A5" w:rsidRDefault="00E308A5" w:rsidP="00AB4B28">
            <w:r w:rsidRPr="00DC75CE">
              <w:t xml:space="preserve">Bijlage 1 bij LOD </w:t>
            </w:r>
            <w:proofErr w:type="spellStart"/>
            <w:r w:rsidRPr="00DC75CE">
              <w:t>hercontrolerapport</w:t>
            </w:r>
            <w:proofErr w:type="spellEnd"/>
            <w:r w:rsidRPr="00DC75CE">
              <w:t xml:space="preserve"> </w:t>
            </w:r>
            <w:proofErr w:type="spellStart"/>
            <w:r w:rsidRPr="00DC75CE">
              <w:t>Antares</w:t>
            </w:r>
            <w:proofErr w:type="spellEnd"/>
          </w:p>
        </w:tc>
        <w:tc>
          <w:tcPr>
            <w:tcW w:w="6237" w:type="dxa"/>
          </w:tcPr>
          <w:p w14:paraId="1202DF14" w14:textId="76B5AB20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AFFDBB0" w14:textId="77777777" w:rsidTr="00E308A5">
        <w:trPr>
          <w:trHeight w:val="267"/>
        </w:trPr>
        <w:tc>
          <w:tcPr>
            <w:tcW w:w="825" w:type="dxa"/>
          </w:tcPr>
          <w:p w14:paraId="29196B76" w14:textId="77777777" w:rsidR="00E308A5" w:rsidRDefault="00E308A5" w:rsidP="00AB4B28">
            <w:r>
              <w:t>12.</w:t>
            </w:r>
          </w:p>
        </w:tc>
        <w:tc>
          <w:tcPr>
            <w:tcW w:w="2289" w:type="dxa"/>
          </w:tcPr>
          <w:p w14:paraId="4F3C53DA" w14:textId="77777777" w:rsidR="00E308A5" w:rsidRDefault="00E308A5" w:rsidP="00AB4B28">
            <w:r>
              <w:t>2016/03/24</w:t>
            </w:r>
          </w:p>
        </w:tc>
        <w:tc>
          <w:tcPr>
            <w:tcW w:w="4961" w:type="dxa"/>
          </w:tcPr>
          <w:p w14:paraId="58699EB2" w14:textId="77777777" w:rsidR="00E308A5" w:rsidRDefault="00E308A5" w:rsidP="00AB4B28">
            <w:r w:rsidRPr="0015115B">
              <w:t xml:space="preserve">Bijlage 2 bij LOD brief aan </w:t>
            </w:r>
            <w:proofErr w:type="spellStart"/>
            <w:r w:rsidRPr="0015115B">
              <w:t>Antares</w:t>
            </w:r>
            <w:proofErr w:type="spellEnd"/>
            <w:r w:rsidRPr="0015115B">
              <w:t xml:space="preserve"> 2016</w:t>
            </w:r>
          </w:p>
        </w:tc>
        <w:tc>
          <w:tcPr>
            <w:tcW w:w="6237" w:type="dxa"/>
          </w:tcPr>
          <w:p w14:paraId="66F9FDF6" w14:textId="0204E674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52B8086" w14:textId="77777777" w:rsidTr="00E308A5">
        <w:trPr>
          <w:trHeight w:val="267"/>
        </w:trPr>
        <w:tc>
          <w:tcPr>
            <w:tcW w:w="825" w:type="dxa"/>
          </w:tcPr>
          <w:p w14:paraId="149BA15E" w14:textId="77777777" w:rsidR="00E308A5" w:rsidRDefault="00E308A5" w:rsidP="00AB4B28">
            <w:r>
              <w:t>13.</w:t>
            </w:r>
          </w:p>
        </w:tc>
        <w:tc>
          <w:tcPr>
            <w:tcW w:w="2289" w:type="dxa"/>
          </w:tcPr>
          <w:p w14:paraId="318A4FFE" w14:textId="77777777" w:rsidR="00E308A5" w:rsidRDefault="00E308A5" w:rsidP="00AB4B28">
            <w:r>
              <w:t>2023/03/30</w:t>
            </w:r>
          </w:p>
        </w:tc>
        <w:tc>
          <w:tcPr>
            <w:tcW w:w="4961" w:type="dxa"/>
          </w:tcPr>
          <w:p w14:paraId="222B89A2" w14:textId="77777777" w:rsidR="00E308A5" w:rsidRDefault="00E308A5" w:rsidP="00AB4B28">
            <w:r w:rsidRPr="0015115B">
              <w:t>Bijlage 3 bij LOD verslag zienswijzegesprek 30 maart 2023</w:t>
            </w:r>
          </w:p>
        </w:tc>
        <w:tc>
          <w:tcPr>
            <w:tcW w:w="6237" w:type="dxa"/>
          </w:tcPr>
          <w:p w14:paraId="7B4BD4D4" w14:textId="1F7356EB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D8B5862" w14:textId="77777777" w:rsidTr="00E308A5">
        <w:trPr>
          <w:trHeight w:val="267"/>
        </w:trPr>
        <w:tc>
          <w:tcPr>
            <w:tcW w:w="825" w:type="dxa"/>
          </w:tcPr>
          <w:p w14:paraId="40EE624E" w14:textId="77777777" w:rsidR="00E308A5" w:rsidRDefault="00E308A5" w:rsidP="00AB4B28">
            <w:r>
              <w:t>14.</w:t>
            </w:r>
          </w:p>
        </w:tc>
        <w:tc>
          <w:tcPr>
            <w:tcW w:w="2289" w:type="dxa"/>
          </w:tcPr>
          <w:p w14:paraId="143E2B12" w14:textId="77777777" w:rsidR="00E308A5" w:rsidRDefault="00E308A5" w:rsidP="00AB4B28">
            <w:r>
              <w:t>2023/05/09</w:t>
            </w:r>
          </w:p>
        </w:tc>
        <w:tc>
          <w:tcPr>
            <w:tcW w:w="4961" w:type="dxa"/>
          </w:tcPr>
          <w:p w14:paraId="3007181F" w14:textId="77777777" w:rsidR="00E308A5" w:rsidRDefault="00E308A5" w:rsidP="00AB4B28">
            <w:r w:rsidRPr="0015115B">
              <w:t xml:space="preserve">GS-besluit 9 mei 2023 LOD </w:t>
            </w:r>
            <w:proofErr w:type="spellStart"/>
            <w:r w:rsidRPr="0015115B">
              <w:t>Antares</w:t>
            </w:r>
            <w:proofErr w:type="spellEnd"/>
            <w:r w:rsidRPr="0015115B">
              <w:t xml:space="preserve"> Diensten B.V. overtreding Waterwet</w:t>
            </w:r>
          </w:p>
        </w:tc>
        <w:tc>
          <w:tcPr>
            <w:tcW w:w="6237" w:type="dxa"/>
          </w:tcPr>
          <w:p w14:paraId="1B353B26" w14:textId="57A2047D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2A5B4BA" w14:textId="77777777" w:rsidTr="00E308A5">
        <w:trPr>
          <w:trHeight w:val="267"/>
        </w:trPr>
        <w:tc>
          <w:tcPr>
            <w:tcW w:w="825" w:type="dxa"/>
          </w:tcPr>
          <w:p w14:paraId="45CA8A0F" w14:textId="77777777" w:rsidR="00E308A5" w:rsidRDefault="00E308A5" w:rsidP="00AB4B28">
            <w:r>
              <w:t>15.</w:t>
            </w:r>
          </w:p>
        </w:tc>
        <w:tc>
          <w:tcPr>
            <w:tcW w:w="2289" w:type="dxa"/>
          </w:tcPr>
          <w:p w14:paraId="061F2EDB" w14:textId="77777777" w:rsidR="00E308A5" w:rsidRDefault="00E308A5" w:rsidP="00AB4B28">
            <w:r>
              <w:t>2023/05/09</w:t>
            </w:r>
          </w:p>
        </w:tc>
        <w:tc>
          <w:tcPr>
            <w:tcW w:w="4961" w:type="dxa"/>
          </w:tcPr>
          <w:p w14:paraId="75552D05" w14:textId="77777777" w:rsidR="00E308A5" w:rsidRDefault="00E308A5" w:rsidP="00AB4B28">
            <w:r w:rsidRPr="008945B7">
              <w:t xml:space="preserve">GS-brief d.d. 9 mei 2023 opleggen last onder </w:t>
            </w:r>
            <w:proofErr w:type="spellStart"/>
            <w:r w:rsidRPr="008945B7">
              <w:t>dwangom</w:t>
            </w:r>
            <w:proofErr w:type="spellEnd"/>
            <w:r w:rsidRPr="008945B7">
              <w:t xml:space="preserve"> </w:t>
            </w:r>
            <w:proofErr w:type="spellStart"/>
            <w:r w:rsidRPr="008945B7">
              <w:t>Antares</w:t>
            </w:r>
            <w:proofErr w:type="spellEnd"/>
            <w:r w:rsidRPr="008945B7">
              <w:t xml:space="preserve"> Diensten BV</w:t>
            </w:r>
          </w:p>
        </w:tc>
        <w:tc>
          <w:tcPr>
            <w:tcW w:w="6237" w:type="dxa"/>
          </w:tcPr>
          <w:p w14:paraId="5FAD1220" w14:textId="6EDE6FCE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E6DD017" w14:textId="77777777" w:rsidTr="00E308A5">
        <w:trPr>
          <w:trHeight w:val="267"/>
        </w:trPr>
        <w:tc>
          <w:tcPr>
            <w:tcW w:w="825" w:type="dxa"/>
          </w:tcPr>
          <w:p w14:paraId="0A1337F0" w14:textId="77777777" w:rsidR="00E308A5" w:rsidRDefault="00E308A5" w:rsidP="00AB4B28">
            <w:r>
              <w:lastRenderedPageBreak/>
              <w:t>16.</w:t>
            </w:r>
          </w:p>
        </w:tc>
        <w:tc>
          <w:tcPr>
            <w:tcW w:w="2289" w:type="dxa"/>
          </w:tcPr>
          <w:p w14:paraId="1E55A90A" w14:textId="77777777" w:rsidR="00E308A5" w:rsidRDefault="00E308A5" w:rsidP="00AB4B28">
            <w:r>
              <w:t>2023/06/29</w:t>
            </w:r>
          </w:p>
        </w:tc>
        <w:tc>
          <w:tcPr>
            <w:tcW w:w="4961" w:type="dxa"/>
          </w:tcPr>
          <w:p w14:paraId="5742969C" w14:textId="77777777" w:rsidR="00E308A5" w:rsidRDefault="00E308A5" w:rsidP="00AB4B28">
            <w:r w:rsidRPr="008945B7">
              <w:t>Bijlage 1 Controlerapport vervolgcontrole juni 2023_01</w:t>
            </w:r>
          </w:p>
        </w:tc>
        <w:tc>
          <w:tcPr>
            <w:tcW w:w="6237" w:type="dxa"/>
          </w:tcPr>
          <w:p w14:paraId="3098BE6E" w14:textId="122F2147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79C1835" w14:textId="77777777" w:rsidTr="00E308A5">
        <w:trPr>
          <w:trHeight w:val="267"/>
        </w:trPr>
        <w:tc>
          <w:tcPr>
            <w:tcW w:w="825" w:type="dxa"/>
          </w:tcPr>
          <w:p w14:paraId="55D4EE2D" w14:textId="77777777" w:rsidR="00E308A5" w:rsidRDefault="00E308A5" w:rsidP="00AB4B28">
            <w:r>
              <w:t>17.</w:t>
            </w:r>
          </w:p>
        </w:tc>
        <w:tc>
          <w:tcPr>
            <w:tcW w:w="2289" w:type="dxa"/>
          </w:tcPr>
          <w:p w14:paraId="64C21CDF" w14:textId="77777777" w:rsidR="00E308A5" w:rsidRDefault="00E308A5" w:rsidP="00AB4B28">
            <w:r>
              <w:t>2017/05/12</w:t>
            </w:r>
          </w:p>
        </w:tc>
        <w:tc>
          <w:tcPr>
            <w:tcW w:w="4961" w:type="dxa"/>
          </w:tcPr>
          <w:p w14:paraId="05DA7FC4" w14:textId="77777777" w:rsidR="00E308A5" w:rsidRDefault="00E308A5" w:rsidP="00AB4B28">
            <w:r w:rsidRPr="008945B7">
              <w:t xml:space="preserve">Bijlage 2 Bericht van ontvangst kapmelding en </w:t>
            </w:r>
            <w:proofErr w:type="spellStart"/>
            <w:r w:rsidRPr="008945B7">
              <w:t>attendering</w:t>
            </w:r>
            <w:proofErr w:type="spellEnd"/>
            <w:r w:rsidRPr="008945B7">
              <w:t xml:space="preserve"> herplantplicht_04</w:t>
            </w:r>
          </w:p>
        </w:tc>
        <w:tc>
          <w:tcPr>
            <w:tcW w:w="6237" w:type="dxa"/>
          </w:tcPr>
          <w:p w14:paraId="2A643322" w14:textId="1BEAC074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382D1E1" w14:textId="77777777" w:rsidTr="00E308A5">
        <w:trPr>
          <w:trHeight w:val="267"/>
        </w:trPr>
        <w:tc>
          <w:tcPr>
            <w:tcW w:w="825" w:type="dxa"/>
          </w:tcPr>
          <w:p w14:paraId="6A59911A" w14:textId="77777777" w:rsidR="00E308A5" w:rsidRDefault="00E308A5" w:rsidP="00AB4B28">
            <w:r>
              <w:t>18.</w:t>
            </w:r>
          </w:p>
        </w:tc>
        <w:tc>
          <w:tcPr>
            <w:tcW w:w="2289" w:type="dxa"/>
          </w:tcPr>
          <w:p w14:paraId="09208936" w14:textId="77777777" w:rsidR="00E308A5" w:rsidRDefault="00E308A5" w:rsidP="00AB4B28">
            <w:r>
              <w:t>2023/08/22</w:t>
            </w:r>
          </w:p>
        </w:tc>
        <w:tc>
          <w:tcPr>
            <w:tcW w:w="4961" w:type="dxa"/>
          </w:tcPr>
          <w:p w14:paraId="403C8C46" w14:textId="77777777" w:rsidR="00E308A5" w:rsidRDefault="00E308A5" w:rsidP="00AB4B28">
            <w:r w:rsidRPr="008945B7">
              <w:t>GS-besluit opleggen last onder dwangsom _01</w:t>
            </w:r>
          </w:p>
        </w:tc>
        <w:tc>
          <w:tcPr>
            <w:tcW w:w="6237" w:type="dxa"/>
          </w:tcPr>
          <w:p w14:paraId="6DDE20FC" w14:textId="6BC18C35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CA597C5" w14:textId="77777777" w:rsidTr="00E308A5">
        <w:trPr>
          <w:trHeight w:val="267"/>
        </w:trPr>
        <w:tc>
          <w:tcPr>
            <w:tcW w:w="825" w:type="dxa"/>
          </w:tcPr>
          <w:p w14:paraId="6CBA7249" w14:textId="77777777" w:rsidR="00E308A5" w:rsidRDefault="00E308A5" w:rsidP="00AB4B28">
            <w:r>
              <w:t>19.</w:t>
            </w:r>
          </w:p>
        </w:tc>
        <w:tc>
          <w:tcPr>
            <w:tcW w:w="2289" w:type="dxa"/>
          </w:tcPr>
          <w:p w14:paraId="47BF5AA6" w14:textId="77777777" w:rsidR="00E308A5" w:rsidRDefault="00E308A5" w:rsidP="00AB4B28">
            <w:r>
              <w:t>2023/08/22</w:t>
            </w:r>
          </w:p>
        </w:tc>
        <w:tc>
          <w:tcPr>
            <w:tcW w:w="4961" w:type="dxa"/>
          </w:tcPr>
          <w:p w14:paraId="13055D29" w14:textId="77777777" w:rsidR="00E308A5" w:rsidRDefault="00E308A5" w:rsidP="00AB4B28">
            <w:r w:rsidRPr="008945B7">
              <w:t>GS-brief opleggen last onder dwangsom _01</w:t>
            </w:r>
          </w:p>
        </w:tc>
        <w:tc>
          <w:tcPr>
            <w:tcW w:w="6237" w:type="dxa"/>
          </w:tcPr>
          <w:p w14:paraId="4FD3B2FA" w14:textId="00517926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A995BBD" w14:textId="77777777" w:rsidTr="00E308A5">
        <w:trPr>
          <w:trHeight w:val="267"/>
        </w:trPr>
        <w:tc>
          <w:tcPr>
            <w:tcW w:w="825" w:type="dxa"/>
          </w:tcPr>
          <w:p w14:paraId="37BC3A1B" w14:textId="77777777" w:rsidR="00E308A5" w:rsidRDefault="00E308A5" w:rsidP="00AB4B28">
            <w:r>
              <w:t>20.</w:t>
            </w:r>
          </w:p>
        </w:tc>
        <w:tc>
          <w:tcPr>
            <w:tcW w:w="2289" w:type="dxa"/>
          </w:tcPr>
          <w:p w14:paraId="4B0DF9F8" w14:textId="77777777" w:rsidR="00E308A5" w:rsidRDefault="00E308A5" w:rsidP="00AB4B28">
            <w:r>
              <w:t>2023/12/19</w:t>
            </w:r>
          </w:p>
        </w:tc>
        <w:tc>
          <w:tcPr>
            <w:tcW w:w="4961" w:type="dxa"/>
          </w:tcPr>
          <w:p w14:paraId="723B88F7" w14:textId="77777777" w:rsidR="00E308A5" w:rsidRDefault="00E308A5" w:rsidP="00AB4B28">
            <w:proofErr w:type="spellStart"/>
            <w:r w:rsidRPr="001E42F5">
              <w:t>Aerius</w:t>
            </w:r>
            <w:proofErr w:type="spellEnd"/>
            <w:r w:rsidRPr="001E42F5">
              <w:t>-verschilberekening 19 december 2023</w:t>
            </w:r>
          </w:p>
        </w:tc>
        <w:tc>
          <w:tcPr>
            <w:tcW w:w="6237" w:type="dxa"/>
          </w:tcPr>
          <w:p w14:paraId="71025ED1" w14:textId="5A25416A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92F3D8C" w14:textId="77777777" w:rsidTr="00E308A5">
        <w:trPr>
          <w:trHeight w:val="267"/>
        </w:trPr>
        <w:tc>
          <w:tcPr>
            <w:tcW w:w="825" w:type="dxa"/>
          </w:tcPr>
          <w:p w14:paraId="58611BA8" w14:textId="77777777" w:rsidR="00E308A5" w:rsidRDefault="00E308A5" w:rsidP="00AB4B28">
            <w:r>
              <w:t>21.</w:t>
            </w:r>
          </w:p>
        </w:tc>
        <w:tc>
          <w:tcPr>
            <w:tcW w:w="2289" w:type="dxa"/>
          </w:tcPr>
          <w:p w14:paraId="206EDD24" w14:textId="77777777" w:rsidR="00E308A5" w:rsidRDefault="00E308A5" w:rsidP="00AB4B28">
            <w:r>
              <w:t>2023/05/24</w:t>
            </w:r>
          </w:p>
        </w:tc>
        <w:tc>
          <w:tcPr>
            <w:tcW w:w="4961" w:type="dxa"/>
          </w:tcPr>
          <w:p w14:paraId="58267123" w14:textId="77777777" w:rsidR="00E308A5" w:rsidRDefault="00E308A5" w:rsidP="00AB4B28">
            <w:r w:rsidRPr="001E42F5">
              <w:t>Handhavingsverzoek per post</w:t>
            </w:r>
          </w:p>
        </w:tc>
        <w:tc>
          <w:tcPr>
            <w:tcW w:w="6237" w:type="dxa"/>
          </w:tcPr>
          <w:p w14:paraId="55CF3B5B" w14:textId="7FFA39A3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EF869F9" w14:textId="77777777" w:rsidTr="00E308A5">
        <w:trPr>
          <w:trHeight w:val="267"/>
        </w:trPr>
        <w:tc>
          <w:tcPr>
            <w:tcW w:w="825" w:type="dxa"/>
          </w:tcPr>
          <w:p w14:paraId="34591261" w14:textId="77777777" w:rsidR="00E308A5" w:rsidRDefault="00E308A5" w:rsidP="00AB4B28">
            <w:r>
              <w:t>22.</w:t>
            </w:r>
          </w:p>
        </w:tc>
        <w:tc>
          <w:tcPr>
            <w:tcW w:w="2289" w:type="dxa"/>
          </w:tcPr>
          <w:p w14:paraId="5822EA01" w14:textId="77777777" w:rsidR="00E308A5" w:rsidRDefault="00E308A5" w:rsidP="00AB4B28">
            <w:r>
              <w:t>2024/01/15</w:t>
            </w:r>
          </w:p>
        </w:tc>
        <w:tc>
          <w:tcPr>
            <w:tcW w:w="4961" w:type="dxa"/>
          </w:tcPr>
          <w:p w14:paraId="4E780F3D" w14:textId="77777777" w:rsidR="00E308A5" w:rsidRDefault="00E308A5" w:rsidP="00AB4B28">
            <w:r w:rsidRPr="00444BB8">
              <w:t>Mandaatbesluit 15 januari 2024 afwijzen handhavingsverzoek inzake Elshoutweg 28 te Belfeld</w:t>
            </w:r>
          </w:p>
        </w:tc>
        <w:tc>
          <w:tcPr>
            <w:tcW w:w="6237" w:type="dxa"/>
          </w:tcPr>
          <w:p w14:paraId="6EED800F" w14:textId="458EA7AF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DBC02F1" w14:textId="77777777" w:rsidTr="00E308A5">
        <w:trPr>
          <w:trHeight w:val="267"/>
        </w:trPr>
        <w:tc>
          <w:tcPr>
            <w:tcW w:w="825" w:type="dxa"/>
          </w:tcPr>
          <w:p w14:paraId="3B06493A" w14:textId="77777777" w:rsidR="00E308A5" w:rsidRDefault="00E308A5" w:rsidP="00AB4B28">
            <w:r>
              <w:t>23.</w:t>
            </w:r>
          </w:p>
        </w:tc>
        <w:tc>
          <w:tcPr>
            <w:tcW w:w="2289" w:type="dxa"/>
          </w:tcPr>
          <w:p w14:paraId="7B3412C1" w14:textId="77777777" w:rsidR="00E308A5" w:rsidRDefault="00E308A5" w:rsidP="00AB4B28">
            <w:r>
              <w:t>2024/03/12</w:t>
            </w:r>
          </w:p>
        </w:tc>
        <w:tc>
          <w:tcPr>
            <w:tcW w:w="4961" w:type="dxa"/>
          </w:tcPr>
          <w:p w14:paraId="17C06A68" w14:textId="77777777" w:rsidR="00E308A5" w:rsidRDefault="00E308A5" w:rsidP="00AB4B28">
            <w:r w:rsidRPr="00C54739">
              <w:t>GS-besluit beslissing op bezwaar 12 maart 2024</w:t>
            </w:r>
          </w:p>
        </w:tc>
        <w:tc>
          <w:tcPr>
            <w:tcW w:w="6237" w:type="dxa"/>
          </w:tcPr>
          <w:p w14:paraId="4BBEC7A9" w14:textId="4EE23DDB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2164CE9" w14:textId="77777777" w:rsidTr="00E308A5">
        <w:trPr>
          <w:trHeight w:val="267"/>
        </w:trPr>
        <w:tc>
          <w:tcPr>
            <w:tcW w:w="825" w:type="dxa"/>
          </w:tcPr>
          <w:p w14:paraId="60C9BA3B" w14:textId="77777777" w:rsidR="00E308A5" w:rsidRDefault="00E308A5" w:rsidP="00AB4B28">
            <w:r>
              <w:t>24.</w:t>
            </w:r>
          </w:p>
        </w:tc>
        <w:tc>
          <w:tcPr>
            <w:tcW w:w="2289" w:type="dxa"/>
          </w:tcPr>
          <w:p w14:paraId="35FA4BD1" w14:textId="77777777" w:rsidR="00E308A5" w:rsidRDefault="00E308A5" w:rsidP="00AB4B28">
            <w:r>
              <w:t>2024/03/12</w:t>
            </w:r>
          </w:p>
        </w:tc>
        <w:tc>
          <w:tcPr>
            <w:tcW w:w="4961" w:type="dxa"/>
          </w:tcPr>
          <w:p w14:paraId="5E3B575B" w14:textId="77777777" w:rsidR="00E308A5" w:rsidRDefault="00E308A5" w:rsidP="00AB4B28">
            <w:r w:rsidRPr="005C3838">
              <w:t xml:space="preserve">GS-brief beslissing op bezwaar inzake handhavingsverzoek das in </w:t>
            </w:r>
            <w:proofErr w:type="spellStart"/>
            <w:r w:rsidRPr="005C3838">
              <w:t>Parc</w:t>
            </w:r>
            <w:proofErr w:type="spellEnd"/>
            <w:r w:rsidRPr="005C3838">
              <w:t xml:space="preserve"> </w:t>
            </w:r>
            <w:proofErr w:type="spellStart"/>
            <w:r w:rsidRPr="005C3838">
              <w:t>Zaarderheiken</w:t>
            </w:r>
            <w:proofErr w:type="spellEnd"/>
          </w:p>
        </w:tc>
        <w:tc>
          <w:tcPr>
            <w:tcW w:w="6237" w:type="dxa"/>
          </w:tcPr>
          <w:p w14:paraId="2593345F" w14:textId="3E696014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E91F73E" w14:textId="77777777" w:rsidTr="00E308A5">
        <w:trPr>
          <w:trHeight w:val="267"/>
        </w:trPr>
        <w:tc>
          <w:tcPr>
            <w:tcW w:w="825" w:type="dxa"/>
          </w:tcPr>
          <w:p w14:paraId="5C917024" w14:textId="77777777" w:rsidR="00E308A5" w:rsidRDefault="00E308A5" w:rsidP="00AB4B28">
            <w:r>
              <w:t>25.</w:t>
            </w:r>
          </w:p>
        </w:tc>
        <w:tc>
          <w:tcPr>
            <w:tcW w:w="2289" w:type="dxa"/>
          </w:tcPr>
          <w:p w14:paraId="52880BB0" w14:textId="77777777" w:rsidR="00E308A5" w:rsidRDefault="00E308A5" w:rsidP="00AB4B28">
            <w:r>
              <w:t>2023/06/20</w:t>
            </w:r>
          </w:p>
        </w:tc>
        <w:tc>
          <w:tcPr>
            <w:tcW w:w="4961" w:type="dxa"/>
          </w:tcPr>
          <w:p w14:paraId="48354D62" w14:textId="77777777" w:rsidR="00E308A5" w:rsidRDefault="00E308A5" w:rsidP="00AB4B28">
            <w:r w:rsidRPr="003F099D">
              <w:t>Herhaald handhavingsverzoek</w:t>
            </w:r>
          </w:p>
        </w:tc>
        <w:tc>
          <w:tcPr>
            <w:tcW w:w="6237" w:type="dxa"/>
          </w:tcPr>
          <w:p w14:paraId="3FE67867" w14:textId="33F051A6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0FC8B51" w14:textId="77777777" w:rsidTr="00E308A5">
        <w:trPr>
          <w:trHeight w:val="267"/>
        </w:trPr>
        <w:tc>
          <w:tcPr>
            <w:tcW w:w="825" w:type="dxa"/>
          </w:tcPr>
          <w:p w14:paraId="40C714A3" w14:textId="77777777" w:rsidR="00E308A5" w:rsidRDefault="00E308A5" w:rsidP="00AB4B28">
            <w:r>
              <w:t>26.</w:t>
            </w:r>
          </w:p>
        </w:tc>
        <w:tc>
          <w:tcPr>
            <w:tcW w:w="2289" w:type="dxa"/>
          </w:tcPr>
          <w:p w14:paraId="306F88A8" w14:textId="77777777" w:rsidR="00E308A5" w:rsidRDefault="00E308A5" w:rsidP="00AB4B28">
            <w:r>
              <w:t>2023/10/24</w:t>
            </w:r>
          </w:p>
        </w:tc>
        <w:tc>
          <w:tcPr>
            <w:tcW w:w="4961" w:type="dxa"/>
          </w:tcPr>
          <w:p w14:paraId="41DA6DE5" w14:textId="77777777" w:rsidR="00E308A5" w:rsidRDefault="00E308A5" w:rsidP="00AB4B28">
            <w:r w:rsidRPr="003F099D">
              <w:t>X107 1a. Primaire besluit</w:t>
            </w:r>
          </w:p>
        </w:tc>
        <w:tc>
          <w:tcPr>
            <w:tcW w:w="6237" w:type="dxa"/>
          </w:tcPr>
          <w:p w14:paraId="73B6D45D" w14:textId="332D5022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4882C1F" w14:textId="77777777" w:rsidTr="00E308A5">
        <w:trPr>
          <w:trHeight w:val="267"/>
        </w:trPr>
        <w:tc>
          <w:tcPr>
            <w:tcW w:w="825" w:type="dxa"/>
          </w:tcPr>
          <w:p w14:paraId="23799BF6" w14:textId="77777777" w:rsidR="00E308A5" w:rsidRDefault="00E308A5" w:rsidP="00AB4B28">
            <w:r>
              <w:t>27.</w:t>
            </w:r>
          </w:p>
        </w:tc>
        <w:tc>
          <w:tcPr>
            <w:tcW w:w="2289" w:type="dxa"/>
          </w:tcPr>
          <w:p w14:paraId="0B60F7D3" w14:textId="77777777" w:rsidR="00E308A5" w:rsidRDefault="00E308A5" w:rsidP="00AB4B28">
            <w:r>
              <w:t>2023/10/04</w:t>
            </w:r>
          </w:p>
        </w:tc>
        <w:tc>
          <w:tcPr>
            <w:tcW w:w="4961" w:type="dxa"/>
          </w:tcPr>
          <w:p w14:paraId="221009C2" w14:textId="77777777" w:rsidR="00E308A5" w:rsidRDefault="00E308A5" w:rsidP="00AB4B28">
            <w:r w:rsidRPr="003F099D">
              <w:t>X107 1b. Controlerapport 4 oktober 2023</w:t>
            </w:r>
          </w:p>
        </w:tc>
        <w:tc>
          <w:tcPr>
            <w:tcW w:w="6237" w:type="dxa"/>
          </w:tcPr>
          <w:p w14:paraId="5C53227A" w14:textId="6B237AC0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4AEA74E" w14:textId="77777777" w:rsidTr="00E308A5">
        <w:trPr>
          <w:trHeight w:val="267"/>
        </w:trPr>
        <w:tc>
          <w:tcPr>
            <w:tcW w:w="825" w:type="dxa"/>
          </w:tcPr>
          <w:p w14:paraId="0711721D" w14:textId="77777777" w:rsidR="00E308A5" w:rsidRDefault="00E308A5" w:rsidP="00AB4B28">
            <w:r>
              <w:t>28.</w:t>
            </w:r>
          </w:p>
        </w:tc>
        <w:tc>
          <w:tcPr>
            <w:tcW w:w="2289" w:type="dxa"/>
          </w:tcPr>
          <w:p w14:paraId="435375A3" w14:textId="77777777" w:rsidR="00E308A5" w:rsidRDefault="00E308A5" w:rsidP="00AB4B28">
            <w:r>
              <w:t>2023/07</w:t>
            </w:r>
          </w:p>
        </w:tc>
        <w:tc>
          <w:tcPr>
            <w:tcW w:w="4961" w:type="dxa"/>
          </w:tcPr>
          <w:p w14:paraId="73D4C368" w14:textId="77777777" w:rsidR="00E308A5" w:rsidRDefault="00E308A5" w:rsidP="00AB4B28">
            <w:r w:rsidRPr="009E5FD9">
              <w:t>X107 1c. Voortgangsrapportage 7</w:t>
            </w:r>
          </w:p>
        </w:tc>
        <w:tc>
          <w:tcPr>
            <w:tcW w:w="6237" w:type="dxa"/>
          </w:tcPr>
          <w:p w14:paraId="44595AC7" w14:textId="7EABE9DF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5AACE0A" w14:textId="77777777" w:rsidTr="00E308A5">
        <w:trPr>
          <w:trHeight w:val="267"/>
        </w:trPr>
        <w:tc>
          <w:tcPr>
            <w:tcW w:w="825" w:type="dxa"/>
          </w:tcPr>
          <w:p w14:paraId="0B551B41" w14:textId="77777777" w:rsidR="00E308A5" w:rsidRDefault="00E308A5" w:rsidP="00AB4B28">
            <w:r>
              <w:t>29.</w:t>
            </w:r>
          </w:p>
        </w:tc>
        <w:tc>
          <w:tcPr>
            <w:tcW w:w="2289" w:type="dxa"/>
          </w:tcPr>
          <w:p w14:paraId="5B033DC4" w14:textId="77777777" w:rsidR="00E308A5" w:rsidRDefault="00E308A5" w:rsidP="00AB4B28">
            <w:r>
              <w:t>2023/05</w:t>
            </w:r>
          </w:p>
        </w:tc>
        <w:tc>
          <w:tcPr>
            <w:tcW w:w="4961" w:type="dxa"/>
          </w:tcPr>
          <w:p w14:paraId="2665680A" w14:textId="77777777" w:rsidR="00E308A5" w:rsidRDefault="00E308A5" w:rsidP="00AB4B28">
            <w:r w:rsidRPr="009E5FD9">
              <w:t xml:space="preserve">X107 1d. Wildcamera Onderzoek </w:t>
            </w:r>
            <w:proofErr w:type="spellStart"/>
            <w:r w:rsidRPr="009E5FD9">
              <w:t>Zaarderheike</w:t>
            </w:r>
            <w:proofErr w:type="spellEnd"/>
          </w:p>
        </w:tc>
        <w:tc>
          <w:tcPr>
            <w:tcW w:w="6237" w:type="dxa"/>
          </w:tcPr>
          <w:p w14:paraId="1B550753" w14:textId="1687F7A8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487EBD7" w14:textId="77777777" w:rsidTr="00E308A5">
        <w:trPr>
          <w:trHeight w:val="267"/>
        </w:trPr>
        <w:tc>
          <w:tcPr>
            <w:tcW w:w="825" w:type="dxa"/>
          </w:tcPr>
          <w:p w14:paraId="24AF1433" w14:textId="77777777" w:rsidR="00E308A5" w:rsidRDefault="00E308A5" w:rsidP="00AB4B28">
            <w:r>
              <w:t>30.</w:t>
            </w:r>
          </w:p>
        </w:tc>
        <w:tc>
          <w:tcPr>
            <w:tcW w:w="2289" w:type="dxa"/>
          </w:tcPr>
          <w:p w14:paraId="6BA6B5B3" w14:textId="77777777" w:rsidR="00E308A5" w:rsidRDefault="00E308A5" w:rsidP="00AB4B28">
            <w:r>
              <w:t>2024/02/08</w:t>
            </w:r>
          </w:p>
        </w:tc>
        <w:tc>
          <w:tcPr>
            <w:tcW w:w="4961" w:type="dxa"/>
          </w:tcPr>
          <w:p w14:paraId="759597AC" w14:textId="77777777" w:rsidR="00E308A5" w:rsidRDefault="00E308A5" w:rsidP="00AB4B28">
            <w:r w:rsidRPr="00570D50">
              <w:t>X107 DEF advies</w:t>
            </w:r>
          </w:p>
        </w:tc>
        <w:tc>
          <w:tcPr>
            <w:tcW w:w="6237" w:type="dxa"/>
          </w:tcPr>
          <w:p w14:paraId="06E8A73C" w14:textId="759A153A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17FE571" w14:textId="77777777" w:rsidTr="00E308A5">
        <w:trPr>
          <w:trHeight w:val="267"/>
        </w:trPr>
        <w:tc>
          <w:tcPr>
            <w:tcW w:w="825" w:type="dxa"/>
          </w:tcPr>
          <w:p w14:paraId="1D6F7CEF" w14:textId="77777777" w:rsidR="00E308A5" w:rsidRDefault="00E308A5" w:rsidP="00AB4B28">
            <w:r>
              <w:t>31.</w:t>
            </w:r>
          </w:p>
        </w:tc>
        <w:tc>
          <w:tcPr>
            <w:tcW w:w="2289" w:type="dxa"/>
          </w:tcPr>
          <w:p w14:paraId="5918B0F8" w14:textId="77777777" w:rsidR="00E308A5" w:rsidRDefault="00E308A5" w:rsidP="00AB4B28">
            <w:r>
              <w:t>2024/01/25</w:t>
            </w:r>
          </w:p>
        </w:tc>
        <w:tc>
          <w:tcPr>
            <w:tcW w:w="4961" w:type="dxa"/>
          </w:tcPr>
          <w:p w14:paraId="2349F343" w14:textId="77777777" w:rsidR="00E308A5" w:rsidRDefault="00E308A5" w:rsidP="00AB4B28">
            <w:r w:rsidRPr="009E5E48">
              <w:t>X107 DEF Verslag hoorzitting (1)</w:t>
            </w:r>
          </w:p>
        </w:tc>
        <w:tc>
          <w:tcPr>
            <w:tcW w:w="6237" w:type="dxa"/>
          </w:tcPr>
          <w:p w14:paraId="67060AA8" w14:textId="6BFC61B6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3E5223F" w14:textId="77777777" w:rsidTr="00E308A5">
        <w:trPr>
          <w:trHeight w:val="267"/>
        </w:trPr>
        <w:tc>
          <w:tcPr>
            <w:tcW w:w="825" w:type="dxa"/>
          </w:tcPr>
          <w:p w14:paraId="52920B92" w14:textId="77777777" w:rsidR="00E308A5" w:rsidRDefault="00E308A5" w:rsidP="00AB4B28">
            <w:r>
              <w:t>32.</w:t>
            </w:r>
          </w:p>
        </w:tc>
        <w:tc>
          <w:tcPr>
            <w:tcW w:w="2289" w:type="dxa"/>
          </w:tcPr>
          <w:p w14:paraId="47D2D30E" w14:textId="77777777" w:rsidR="00E308A5" w:rsidRDefault="00E308A5" w:rsidP="00AB4B28">
            <w:r>
              <w:t>2024/06/13</w:t>
            </w:r>
          </w:p>
        </w:tc>
        <w:tc>
          <w:tcPr>
            <w:tcW w:w="4961" w:type="dxa"/>
          </w:tcPr>
          <w:p w14:paraId="7DF792F4" w14:textId="77777777" w:rsidR="00E308A5" w:rsidRDefault="00E308A5" w:rsidP="00AB4B28">
            <w:r w:rsidRPr="00330196">
              <w:t xml:space="preserve">Brief aan gemeente </w:t>
            </w:r>
            <w:proofErr w:type="spellStart"/>
            <w:r w:rsidRPr="00330196">
              <w:t>Beekdaelen</w:t>
            </w:r>
            <w:proofErr w:type="spellEnd"/>
            <w:r w:rsidRPr="00330196">
              <w:t xml:space="preserve"> doorzenden handhavingsverzoek van </w:t>
            </w:r>
            <w:proofErr w:type="spellStart"/>
            <w:r w:rsidRPr="00330196">
              <w:t>Van</w:t>
            </w:r>
            <w:proofErr w:type="spellEnd"/>
            <w:r w:rsidRPr="00330196">
              <w:t xml:space="preserve"> Dijk Advocaten</w:t>
            </w:r>
          </w:p>
        </w:tc>
        <w:tc>
          <w:tcPr>
            <w:tcW w:w="6237" w:type="dxa"/>
          </w:tcPr>
          <w:p w14:paraId="1DCD96CD" w14:textId="6AA24379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B8E9A1C" w14:textId="77777777" w:rsidTr="00E308A5">
        <w:trPr>
          <w:trHeight w:val="267"/>
        </w:trPr>
        <w:tc>
          <w:tcPr>
            <w:tcW w:w="825" w:type="dxa"/>
          </w:tcPr>
          <w:p w14:paraId="085F80C4" w14:textId="77777777" w:rsidR="00E308A5" w:rsidRDefault="00E308A5" w:rsidP="00AB4B28">
            <w:r>
              <w:t>33.</w:t>
            </w:r>
          </w:p>
        </w:tc>
        <w:tc>
          <w:tcPr>
            <w:tcW w:w="2289" w:type="dxa"/>
          </w:tcPr>
          <w:p w14:paraId="52DB8351" w14:textId="77777777" w:rsidR="00E308A5" w:rsidRDefault="00E308A5" w:rsidP="00AB4B28">
            <w:r>
              <w:t>2024/06/12</w:t>
            </w:r>
          </w:p>
        </w:tc>
        <w:tc>
          <w:tcPr>
            <w:tcW w:w="4961" w:type="dxa"/>
          </w:tcPr>
          <w:p w14:paraId="4A49A965" w14:textId="77777777" w:rsidR="00E308A5" w:rsidRDefault="00E308A5" w:rsidP="00AB4B28">
            <w:r w:rsidRPr="00330196">
              <w:t xml:space="preserve">Brief aan Van Dijk Advocaten doorzenden handhavingsverzoek aan gemeente </w:t>
            </w:r>
            <w:proofErr w:type="spellStart"/>
            <w:r w:rsidRPr="00330196">
              <w:t>Beekdaelen</w:t>
            </w:r>
            <w:proofErr w:type="spellEnd"/>
          </w:p>
        </w:tc>
        <w:tc>
          <w:tcPr>
            <w:tcW w:w="6237" w:type="dxa"/>
          </w:tcPr>
          <w:p w14:paraId="06F461E9" w14:textId="14941F5B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865CD4D" w14:textId="77777777" w:rsidTr="00E308A5">
        <w:trPr>
          <w:trHeight w:val="267"/>
        </w:trPr>
        <w:tc>
          <w:tcPr>
            <w:tcW w:w="825" w:type="dxa"/>
          </w:tcPr>
          <w:p w14:paraId="38BAF445" w14:textId="77777777" w:rsidR="00E308A5" w:rsidRDefault="00E308A5" w:rsidP="00AB4B28">
            <w:r>
              <w:t>34.</w:t>
            </w:r>
          </w:p>
        </w:tc>
        <w:tc>
          <w:tcPr>
            <w:tcW w:w="2289" w:type="dxa"/>
          </w:tcPr>
          <w:p w14:paraId="7739DB92" w14:textId="77777777" w:rsidR="00E308A5" w:rsidRDefault="00E308A5" w:rsidP="00AB4B28">
            <w:r>
              <w:t>2024/04/26</w:t>
            </w:r>
          </w:p>
        </w:tc>
        <w:tc>
          <w:tcPr>
            <w:tcW w:w="4961" w:type="dxa"/>
          </w:tcPr>
          <w:p w14:paraId="01A96E72" w14:textId="77777777" w:rsidR="00E308A5" w:rsidRDefault="00E308A5" w:rsidP="00AB4B28">
            <w:r w:rsidRPr="00330196">
              <w:t xml:space="preserve">Handhavingsverzoek Van Dijk advocaten namens </w:t>
            </w:r>
            <w:proofErr w:type="spellStart"/>
            <w:r w:rsidRPr="00330196">
              <w:t>Gerrickens</w:t>
            </w:r>
            <w:proofErr w:type="spellEnd"/>
            <w:r w:rsidRPr="00330196">
              <w:t xml:space="preserve"> strijdig gebruik perceel</w:t>
            </w:r>
          </w:p>
        </w:tc>
        <w:tc>
          <w:tcPr>
            <w:tcW w:w="6237" w:type="dxa"/>
          </w:tcPr>
          <w:p w14:paraId="5BFECF5F" w14:textId="03189241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646DD23" w14:textId="77777777" w:rsidTr="00E308A5">
        <w:trPr>
          <w:trHeight w:val="267"/>
        </w:trPr>
        <w:tc>
          <w:tcPr>
            <w:tcW w:w="825" w:type="dxa"/>
          </w:tcPr>
          <w:p w14:paraId="0481CEE1" w14:textId="77777777" w:rsidR="00E308A5" w:rsidRDefault="00E308A5" w:rsidP="00AB4B28">
            <w:r>
              <w:t>35.</w:t>
            </w:r>
          </w:p>
        </w:tc>
        <w:tc>
          <w:tcPr>
            <w:tcW w:w="2289" w:type="dxa"/>
          </w:tcPr>
          <w:p w14:paraId="02EA414B" w14:textId="77777777" w:rsidR="00E308A5" w:rsidRDefault="00E308A5" w:rsidP="00AB4B28">
            <w:r>
              <w:t>2023/03/22</w:t>
            </w:r>
          </w:p>
        </w:tc>
        <w:tc>
          <w:tcPr>
            <w:tcW w:w="4961" w:type="dxa"/>
          </w:tcPr>
          <w:p w14:paraId="6FD78C85" w14:textId="77777777" w:rsidR="00E308A5" w:rsidRDefault="00E308A5" w:rsidP="00AB4B28">
            <w:r w:rsidRPr="0090749A">
              <w:t>Bijlage 1 bij mandaatbesluit</w:t>
            </w:r>
          </w:p>
        </w:tc>
        <w:tc>
          <w:tcPr>
            <w:tcW w:w="6237" w:type="dxa"/>
          </w:tcPr>
          <w:p w14:paraId="3B36C5F3" w14:textId="44998F7B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89D0E9B" w14:textId="77777777" w:rsidTr="00E308A5">
        <w:trPr>
          <w:trHeight w:val="267"/>
        </w:trPr>
        <w:tc>
          <w:tcPr>
            <w:tcW w:w="825" w:type="dxa"/>
          </w:tcPr>
          <w:p w14:paraId="579E6227" w14:textId="77777777" w:rsidR="00E308A5" w:rsidRDefault="00E308A5" w:rsidP="00AB4B28">
            <w:r>
              <w:t>36.</w:t>
            </w:r>
          </w:p>
        </w:tc>
        <w:tc>
          <w:tcPr>
            <w:tcW w:w="2289" w:type="dxa"/>
          </w:tcPr>
          <w:p w14:paraId="72285538" w14:textId="77777777" w:rsidR="00E308A5" w:rsidRDefault="00E308A5" w:rsidP="00AB4B28">
            <w:r>
              <w:t>2024/06/12</w:t>
            </w:r>
          </w:p>
        </w:tc>
        <w:tc>
          <w:tcPr>
            <w:tcW w:w="4961" w:type="dxa"/>
          </w:tcPr>
          <w:p w14:paraId="105A4A7F" w14:textId="77777777" w:rsidR="00E308A5" w:rsidRDefault="00E308A5" w:rsidP="00AB4B28">
            <w:r w:rsidRPr="0090749A">
              <w:t>Bijlage 2 Controlerapport</w:t>
            </w:r>
          </w:p>
        </w:tc>
        <w:tc>
          <w:tcPr>
            <w:tcW w:w="6237" w:type="dxa"/>
          </w:tcPr>
          <w:p w14:paraId="72E89511" w14:textId="079726BE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C890735" w14:textId="77777777" w:rsidTr="00E308A5">
        <w:trPr>
          <w:trHeight w:val="267"/>
        </w:trPr>
        <w:tc>
          <w:tcPr>
            <w:tcW w:w="825" w:type="dxa"/>
          </w:tcPr>
          <w:p w14:paraId="1C46408E" w14:textId="77777777" w:rsidR="00E308A5" w:rsidRDefault="00E308A5" w:rsidP="00AB4B28">
            <w:r>
              <w:t>37.</w:t>
            </w:r>
          </w:p>
        </w:tc>
        <w:tc>
          <w:tcPr>
            <w:tcW w:w="2289" w:type="dxa"/>
          </w:tcPr>
          <w:p w14:paraId="4E273ECF" w14:textId="77777777" w:rsidR="00E308A5" w:rsidRDefault="00E308A5" w:rsidP="00AB4B28">
            <w:r>
              <w:t>-</w:t>
            </w:r>
          </w:p>
        </w:tc>
        <w:tc>
          <w:tcPr>
            <w:tcW w:w="4961" w:type="dxa"/>
          </w:tcPr>
          <w:p w14:paraId="52A16004" w14:textId="77777777" w:rsidR="00E308A5" w:rsidRDefault="00E308A5" w:rsidP="00AB4B28">
            <w:r w:rsidRPr="0090749A">
              <w:t>Bijlage 3 Interventiematrix LHSO</w:t>
            </w:r>
          </w:p>
        </w:tc>
        <w:tc>
          <w:tcPr>
            <w:tcW w:w="6237" w:type="dxa"/>
          </w:tcPr>
          <w:p w14:paraId="13ED6AF9" w14:textId="5582DCF4" w:rsidR="00E308A5" w:rsidRDefault="00E308A5" w:rsidP="00AB4B28">
            <w:r>
              <w:t>Integraal openbaar</w:t>
            </w:r>
          </w:p>
        </w:tc>
      </w:tr>
      <w:tr w:rsidR="00E308A5" w14:paraId="515216B5" w14:textId="77777777" w:rsidTr="00E308A5">
        <w:trPr>
          <w:trHeight w:val="267"/>
        </w:trPr>
        <w:tc>
          <w:tcPr>
            <w:tcW w:w="825" w:type="dxa"/>
          </w:tcPr>
          <w:p w14:paraId="5FE67423" w14:textId="77777777" w:rsidR="00E308A5" w:rsidRDefault="00E308A5" w:rsidP="00AB4B28">
            <w:r>
              <w:t>38.</w:t>
            </w:r>
          </w:p>
        </w:tc>
        <w:tc>
          <w:tcPr>
            <w:tcW w:w="2289" w:type="dxa"/>
          </w:tcPr>
          <w:p w14:paraId="27025488" w14:textId="77777777" w:rsidR="00E308A5" w:rsidRDefault="00E308A5" w:rsidP="00AB4B28">
            <w:r>
              <w:t>2024/02/06</w:t>
            </w:r>
          </w:p>
        </w:tc>
        <w:tc>
          <w:tcPr>
            <w:tcW w:w="4961" w:type="dxa"/>
          </w:tcPr>
          <w:p w14:paraId="1F71BBE0" w14:textId="77777777" w:rsidR="00E308A5" w:rsidRDefault="00E308A5" w:rsidP="00AB4B28">
            <w:r w:rsidRPr="0090749A">
              <w:t>Handhavingsverzoek Stichting Groen Weert</w:t>
            </w:r>
          </w:p>
        </w:tc>
        <w:tc>
          <w:tcPr>
            <w:tcW w:w="6237" w:type="dxa"/>
          </w:tcPr>
          <w:p w14:paraId="69414B60" w14:textId="7B7A7C20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2882D0B" w14:textId="77777777" w:rsidTr="00E308A5">
        <w:trPr>
          <w:trHeight w:val="267"/>
        </w:trPr>
        <w:tc>
          <w:tcPr>
            <w:tcW w:w="825" w:type="dxa"/>
          </w:tcPr>
          <w:p w14:paraId="553DEE87" w14:textId="77777777" w:rsidR="00E308A5" w:rsidRDefault="00E308A5" w:rsidP="00AB4B28">
            <w:r>
              <w:lastRenderedPageBreak/>
              <w:t>39.</w:t>
            </w:r>
          </w:p>
        </w:tc>
        <w:tc>
          <w:tcPr>
            <w:tcW w:w="2289" w:type="dxa"/>
          </w:tcPr>
          <w:p w14:paraId="43F4838A" w14:textId="77777777" w:rsidR="00E308A5" w:rsidRDefault="00E308A5" w:rsidP="00AB4B28">
            <w:r>
              <w:t>2024/06/19</w:t>
            </w:r>
          </w:p>
        </w:tc>
        <w:tc>
          <w:tcPr>
            <w:tcW w:w="4961" w:type="dxa"/>
          </w:tcPr>
          <w:p w14:paraId="16671E73" w14:textId="77777777" w:rsidR="00E308A5" w:rsidRDefault="00E308A5" w:rsidP="00AB4B28">
            <w:r w:rsidRPr="0090749A">
              <w:t xml:space="preserve">Mandaatbesluit afwijzen handhavingsverzoek inzake herbeplanting </w:t>
            </w:r>
            <w:proofErr w:type="spellStart"/>
            <w:r w:rsidRPr="0090749A">
              <w:t>Spekkestraat</w:t>
            </w:r>
            <w:proofErr w:type="spellEnd"/>
            <w:r w:rsidRPr="0090749A">
              <w:t xml:space="preserve"> Weert</w:t>
            </w:r>
          </w:p>
        </w:tc>
        <w:tc>
          <w:tcPr>
            <w:tcW w:w="6237" w:type="dxa"/>
          </w:tcPr>
          <w:p w14:paraId="0D07E90A" w14:textId="7AFB007C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1990522" w14:textId="77777777" w:rsidTr="00E308A5">
        <w:trPr>
          <w:trHeight w:val="267"/>
        </w:trPr>
        <w:tc>
          <w:tcPr>
            <w:tcW w:w="825" w:type="dxa"/>
          </w:tcPr>
          <w:p w14:paraId="6D34E366" w14:textId="77777777" w:rsidR="00E308A5" w:rsidRDefault="00E308A5" w:rsidP="00AB4B28">
            <w:r>
              <w:t>40.</w:t>
            </w:r>
          </w:p>
        </w:tc>
        <w:tc>
          <w:tcPr>
            <w:tcW w:w="2289" w:type="dxa"/>
          </w:tcPr>
          <w:p w14:paraId="2104A92E" w14:textId="77777777" w:rsidR="00E308A5" w:rsidRDefault="00E308A5" w:rsidP="00AB4B28">
            <w:r>
              <w:t>2024/05/21</w:t>
            </w:r>
          </w:p>
        </w:tc>
        <w:tc>
          <w:tcPr>
            <w:tcW w:w="4961" w:type="dxa"/>
          </w:tcPr>
          <w:p w14:paraId="4ADB1D8E" w14:textId="77777777" w:rsidR="00E308A5" w:rsidRDefault="00E308A5" w:rsidP="00AB4B28">
            <w:r w:rsidRPr="00685607">
              <w:t>Doorzending handhavingsverzoek door Gemeente Valkenburg aan de Geul</w:t>
            </w:r>
          </w:p>
        </w:tc>
        <w:tc>
          <w:tcPr>
            <w:tcW w:w="6237" w:type="dxa"/>
          </w:tcPr>
          <w:p w14:paraId="5309B43D" w14:textId="0208BDDD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79FEC62" w14:textId="77777777" w:rsidTr="00E308A5">
        <w:trPr>
          <w:trHeight w:val="267"/>
        </w:trPr>
        <w:tc>
          <w:tcPr>
            <w:tcW w:w="825" w:type="dxa"/>
          </w:tcPr>
          <w:p w14:paraId="4666C24B" w14:textId="77777777" w:rsidR="00E308A5" w:rsidRDefault="00E308A5" w:rsidP="00AB4B28">
            <w:r>
              <w:t>41.</w:t>
            </w:r>
          </w:p>
        </w:tc>
        <w:tc>
          <w:tcPr>
            <w:tcW w:w="2289" w:type="dxa"/>
          </w:tcPr>
          <w:p w14:paraId="6F388206" w14:textId="77777777" w:rsidR="00E308A5" w:rsidRDefault="00E308A5" w:rsidP="00AB4B28">
            <w:r>
              <w:t>2024/05/15</w:t>
            </w:r>
          </w:p>
        </w:tc>
        <w:tc>
          <w:tcPr>
            <w:tcW w:w="4961" w:type="dxa"/>
          </w:tcPr>
          <w:p w14:paraId="65E104A8" w14:textId="77777777" w:rsidR="00E308A5" w:rsidRDefault="00E308A5" w:rsidP="00AB4B28">
            <w:r w:rsidRPr="00685607">
              <w:t>Handhavingsverzoek van J.H. van de Winkel</w:t>
            </w:r>
          </w:p>
        </w:tc>
        <w:tc>
          <w:tcPr>
            <w:tcW w:w="6237" w:type="dxa"/>
          </w:tcPr>
          <w:p w14:paraId="047C9134" w14:textId="56010A9C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CAAB26C" w14:textId="77777777" w:rsidTr="00E308A5">
        <w:trPr>
          <w:trHeight w:val="267"/>
        </w:trPr>
        <w:tc>
          <w:tcPr>
            <w:tcW w:w="825" w:type="dxa"/>
          </w:tcPr>
          <w:p w14:paraId="3D3C3661" w14:textId="77777777" w:rsidR="00E308A5" w:rsidRDefault="00E308A5" w:rsidP="00AB4B28">
            <w:r>
              <w:t>42.</w:t>
            </w:r>
          </w:p>
        </w:tc>
        <w:tc>
          <w:tcPr>
            <w:tcW w:w="2289" w:type="dxa"/>
          </w:tcPr>
          <w:p w14:paraId="49FF0BB8" w14:textId="77777777" w:rsidR="00E308A5" w:rsidRDefault="00E308A5" w:rsidP="00AB4B28">
            <w:r>
              <w:t>2024/08/13</w:t>
            </w:r>
          </w:p>
        </w:tc>
        <w:tc>
          <w:tcPr>
            <w:tcW w:w="4961" w:type="dxa"/>
          </w:tcPr>
          <w:p w14:paraId="58715B92" w14:textId="77777777" w:rsidR="00E308A5" w:rsidRDefault="00E308A5" w:rsidP="00AB4B28">
            <w:r w:rsidRPr="00685607">
              <w:t>Mandaatbesluit niet in behandeling nemen handhavingsverzoek</w:t>
            </w:r>
          </w:p>
        </w:tc>
        <w:tc>
          <w:tcPr>
            <w:tcW w:w="6237" w:type="dxa"/>
          </w:tcPr>
          <w:p w14:paraId="0FD2E60E" w14:textId="1ACD4B9B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29EF6DB" w14:textId="77777777" w:rsidTr="00E308A5">
        <w:trPr>
          <w:trHeight w:val="267"/>
        </w:trPr>
        <w:tc>
          <w:tcPr>
            <w:tcW w:w="825" w:type="dxa"/>
          </w:tcPr>
          <w:p w14:paraId="1B8BC13D" w14:textId="77777777" w:rsidR="00E308A5" w:rsidRDefault="00E308A5" w:rsidP="00AB4B28">
            <w:r>
              <w:t>43.</w:t>
            </w:r>
          </w:p>
        </w:tc>
        <w:tc>
          <w:tcPr>
            <w:tcW w:w="2289" w:type="dxa"/>
          </w:tcPr>
          <w:p w14:paraId="5B80F921" w14:textId="77777777" w:rsidR="00E308A5" w:rsidRDefault="00E308A5" w:rsidP="00AB4B28">
            <w:r>
              <w:t>2025/12/16</w:t>
            </w:r>
          </w:p>
        </w:tc>
        <w:tc>
          <w:tcPr>
            <w:tcW w:w="4961" w:type="dxa"/>
          </w:tcPr>
          <w:p w14:paraId="7DE25B20" w14:textId="77777777" w:rsidR="00E308A5" w:rsidRDefault="00E308A5" w:rsidP="00AB4B28">
            <w:r w:rsidRPr="001A735B">
              <w:t>GS-besluit beslissing op bezwaar</w:t>
            </w:r>
          </w:p>
        </w:tc>
        <w:tc>
          <w:tcPr>
            <w:tcW w:w="6237" w:type="dxa"/>
          </w:tcPr>
          <w:p w14:paraId="6FCEC94B" w14:textId="60C08C7B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7BABE6A" w14:textId="77777777" w:rsidTr="00E308A5">
        <w:trPr>
          <w:trHeight w:val="267"/>
        </w:trPr>
        <w:tc>
          <w:tcPr>
            <w:tcW w:w="825" w:type="dxa"/>
          </w:tcPr>
          <w:p w14:paraId="57711C21" w14:textId="77777777" w:rsidR="00E308A5" w:rsidRDefault="00E308A5" w:rsidP="00AB4B28">
            <w:r>
              <w:t>44.</w:t>
            </w:r>
          </w:p>
        </w:tc>
        <w:tc>
          <w:tcPr>
            <w:tcW w:w="2289" w:type="dxa"/>
          </w:tcPr>
          <w:p w14:paraId="2950FF79" w14:textId="77777777" w:rsidR="00E308A5" w:rsidRDefault="00E308A5" w:rsidP="00AB4B28">
            <w:r>
              <w:t>2025/12/16</w:t>
            </w:r>
          </w:p>
        </w:tc>
        <w:tc>
          <w:tcPr>
            <w:tcW w:w="4961" w:type="dxa"/>
          </w:tcPr>
          <w:p w14:paraId="23658480" w14:textId="77777777" w:rsidR="00E308A5" w:rsidRDefault="00E308A5" w:rsidP="00AB4B28">
            <w:r w:rsidRPr="001A735B">
              <w:t>GS-brief beslissing op bezwaar</w:t>
            </w:r>
          </w:p>
        </w:tc>
        <w:tc>
          <w:tcPr>
            <w:tcW w:w="6237" w:type="dxa"/>
          </w:tcPr>
          <w:p w14:paraId="0898D72E" w14:textId="7BEB1C44" w:rsidR="00E308A5" w:rsidRDefault="00385FB5" w:rsidP="00AB4B28">
            <w:r w:rsidRPr="00385FB5">
              <w:t>Artikel 5.1, tweede lid, onder e, van de Wet open overheid</w:t>
            </w:r>
          </w:p>
        </w:tc>
      </w:tr>
      <w:tr w:rsidR="00E308A5" w14:paraId="7A6CB1CD" w14:textId="77777777" w:rsidTr="00E308A5">
        <w:trPr>
          <w:trHeight w:val="267"/>
        </w:trPr>
        <w:tc>
          <w:tcPr>
            <w:tcW w:w="825" w:type="dxa"/>
          </w:tcPr>
          <w:p w14:paraId="3227BCBA" w14:textId="77777777" w:rsidR="00E308A5" w:rsidRDefault="00E308A5" w:rsidP="00AB4B28">
            <w:r>
              <w:t>45.</w:t>
            </w:r>
          </w:p>
        </w:tc>
        <w:tc>
          <w:tcPr>
            <w:tcW w:w="2289" w:type="dxa"/>
          </w:tcPr>
          <w:p w14:paraId="39800BB4" w14:textId="77777777" w:rsidR="00E308A5" w:rsidRDefault="00E308A5" w:rsidP="00AB4B28">
            <w:r>
              <w:t>2025/06/02</w:t>
            </w:r>
          </w:p>
        </w:tc>
        <w:tc>
          <w:tcPr>
            <w:tcW w:w="4961" w:type="dxa"/>
          </w:tcPr>
          <w:p w14:paraId="004DD3F5" w14:textId="77777777" w:rsidR="00E308A5" w:rsidRDefault="00E308A5" w:rsidP="00AB4B28">
            <w:r w:rsidRPr="001A735B">
              <w:t>Handhavingsverzoek</w:t>
            </w:r>
          </w:p>
        </w:tc>
        <w:tc>
          <w:tcPr>
            <w:tcW w:w="6237" w:type="dxa"/>
          </w:tcPr>
          <w:p w14:paraId="44C91022" w14:textId="2D111658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8109A5A" w14:textId="77777777" w:rsidTr="00E308A5">
        <w:trPr>
          <w:trHeight w:val="267"/>
        </w:trPr>
        <w:tc>
          <w:tcPr>
            <w:tcW w:w="825" w:type="dxa"/>
          </w:tcPr>
          <w:p w14:paraId="36EDEE99" w14:textId="77777777" w:rsidR="00E308A5" w:rsidRDefault="00E308A5" w:rsidP="00AB4B28">
            <w:r>
              <w:t>46.</w:t>
            </w:r>
          </w:p>
        </w:tc>
        <w:tc>
          <w:tcPr>
            <w:tcW w:w="2289" w:type="dxa"/>
          </w:tcPr>
          <w:p w14:paraId="60E7376D" w14:textId="77777777" w:rsidR="00E308A5" w:rsidRDefault="00E308A5" w:rsidP="00AB4B28">
            <w:r>
              <w:t>2026/08/13</w:t>
            </w:r>
          </w:p>
        </w:tc>
        <w:tc>
          <w:tcPr>
            <w:tcW w:w="4961" w:type="dxa"/>
          </w:tcPr>
          <w:p w14:paraId="21463441" w14:textId="77777777" w:rsidR="00E308A5" w:rsidRDefault="00E308A5" w:rsidP="00AB4B28">
            <w:r w:rsidRPr="001A735B">
              <w:t>Mandaatbesluit 130825</w:t>
            </w:r>
          </w:p>
        </w:tc>
        <w:tc>
          <w:tcPr>
            <w:tcW w:w="6237" w:type="dxa"/>
          </w:tcPr>
          <w:p w14:paraId="1D4F6B6C" w14:textId="38A85881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A297FD9" w14:textId="77777777" w:rsidTr="00E308A5">
        <w:trPr>
          <w:trHeight w:val="267"/>
        </w:trPr>
        <w:tc>
          <w:tcPr>
            <w:tcW w:w="825" w:type="dxa"/>
          </w:tcPr>
          <w:p w14:paraId="6FFE3979" w14:textId="77777777" w:rsidR="00E308A5" w:rsidRDefault="00E308A5" w:rsidP="00AB4B28">
            <w:r>
              <w:t>47.</w:t>
            </w:r>
          </w:p>
        </w:tc>
        <w:tc>
          <w:tcPr>
            <w:tcW w:w="2289" w:type="dxa"/>
          </w:tcPr>
          <w:p w14:paraId="06EFBB71" w14:textId="77777777" w:rsidR="00E308A5" w:rsidRDefault="00E308A5" w:rsidP="00AB4B28">
            <w:r>
              <w:t>2025/11/17</w:t>
            </w:r>
          </w:p>
        </w:tc>
        <w:tc>
          <w:tcPr>
            <w:tcW w:w="4961" w:type="dxa"/>
          </w:tcPr>
          <w:p w14:paraId="35F6817E" w14:textId="77777777" w:rsidR="00E308A5" w:rsidRDefault="00E308A5" w:rsidP="00AB4B28">
            <w:r w:rsidRPr="001A735B">
              <w:t>Z84 Advies DEF</w:t>
            </w:r>
          </w:p>
        </w:tc>
        <w:tc>
          <w:tcPr>
            <w:tcW w:w="6237" w:type="dxa"/>
          </w:tcPr>
          <w:p w14:paraId="4CD29564" w14:textId="28984729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93B9DDB" w14:textId="77777777" w:rsidTr="00E308A5">
        <w:trPr>
          <w:trHeight w:val="267"/>
        </w:trPr>
        <w:tc>
          <w:tcPr>
            <w:tcW w:w="825" w:type="dxa"/>
          </w:tcPr>
          <w:p w14:paraId="751A65F2" w14:textId="77777777" w:rsidR="00E308A5" w:rsidRDefault="00E308A5" w:rsidP="00AB4B28">
            <w:r>
              <w:t>48.</w:t>
            </w:r>
          </w:p>
        </w:tc>
        <w:tc>
          <w:tcPr>
            <w:tcW w:w="2289" w:type="dxa"/>
          </w:tcPr>
          <w:p w14:paraId="10C5E503" w14:textId="77777777" w:rsidR="00E308A5" w:rsidRDefault="00E308A5" w:rsidP="00AB4B28">
            <w:r>
              <w:t>2025/11/03</w:t>
            </w:r>
          </w:p>
        </w:tc>
        <w:tc>
          <w:tcPr>
            <w:tcW w:w="4961" w:type="dxa"/>
          </w:tcPr>
          <w:p w14:paraId="12EF4D61" w14:textId="77777777" w:rsidR="00E308A5" w:rsidRDefault="00E308A5" w:rsidP="00AB4B28">
            <w:r w:rsidRPr="001A735B">
              <w:t>Z84 Verslag hoorzitting DEF</w:t>
            </w:r>
          </w:p>
        </w:tc>
        <w:tc>
          <w:tcPr>
            <w:tcW w:w="6237" w:type="dxa"/>
          </w:tcPr>
          <w:p w14:paraId="017838F1" w14:textId="06007705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2BA8D27" w14:textId="77777777" w:rsidTr="00E308A5">
        <w:trPr>
          <w:trHeight w:val="267"/>
        </w:trPr>
        <w:tc>
          <w:tcPr>
            <w:tcW w:w="825" w:type="dxa"/>
          </w:tcPr>
          <w:p w14:paraId="2F23C46F" w14:textId="77777777" w:rsidR="00E308A5" w:rsidRDefault="00E308A5" w:rsidP="00AB4B28">
            <w:r>
              <w:t>49.</w:t>
            </w:r>
          </w:p>
        </w:tc>
        <w:tc>
          <w:tcPr>
            <w:tcW w:w="2289" w:type="dxa"/>
          </w:tcPr>
          <w:p w14:paraId="0A33A30E" w14:textId="77777777" w:rsidR="00E308A5" w:rsidRDefault="00E308A5" w:rsidP="00AB4B28">
            <w:r>
              <w:t>2025/11/12</w:t>
            </w:r>
          </w:p>
        </w:tc>
        <w:tc>
          <w:tcPr>
            <w:tcW w:w="4961" w:type="dxa"/>
          </w:tcPr>
          <w:p w14:paraId="7A03038F" w14:textId="77777777" w:rsidR="00E308A5" w:rsidRDefault="00E308A5" w:rsidP="00AB4B28">
            <w:proofErr w:type="spellStart"/>
            <w:r w:rsidRPr="006813FE">
              <w:t>Antwortschreiben</w:t>
            </w:r>
            <w:proofErr w:type="spellEnd"/>
            <w:r w:rsidRPr="006813FE">
              <w:t xml:space="preserve"> 12 november 2025</w:t>
            </w:r>
          </w:p>
        </w:tc>
        <w:tc>
          <w:tcPr>
            <w:tcW w:w="6237" w:type="dxa"/>
          </w:tcPr>
          <w:p w14:paraId="60AC7CFC" w14:textId="43345CB7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503EBD7" w14:textId="77777777" w:rsidTr="00E308A5">
        <w:trPr>
          <w:trHeight w:val="267"/>
        </w:trPr>
        <w:tc>
          <w:tcPr>
            <w:tcW w:w="825" w:type="dxa"/>
          </w:tcPr>
          <w:p w14:paraId="09C5FB0C" w14:textId="77777777" w:rsidR="00E308A5" w:rsidRDefault="00E308A5" w:rsidP="00AB4B28">
            <w:r>
              <w:t>50.</w:t>
            </w:r>
          </w:p>
        </w:tc>
        <w:tc>
          <w:tcPr>
            <w:tcW w:w="2289" w:type="dxa"/>
          </w:tcPr>
          <w:p w14:paraId="0B3CA1BA" w14:textId="77777777" w:rsidR="00E308A5" w:rsidRDefault="00E308A5" w:rsidP="00AB4B28">
            <w:r>
              <w:t>2025/07/22</w:t>
            </w:r>
          </w:p>
        </w:tc>
        <w:tc>
          <w:tcPr>
            <w:tcW w:w="4961" w:type="dxa"/>
          </w:tcPr>
          <w:p w14:paraId="3015100C" w14:textId="77777777" w:rsidR="00E308A5" w:rsidRDefault="00E308A5" w:rsidP="00AB4B28">
            <w:r w:rsidRPr="006813FE">
              <w:t xml:space="preserve">Brief aan </w:t>
            </w:r>
            <w:proofErr w:type="spellStart"/>
            <w:r w:rsidRPr="006813FE">
              <w:t>Bezirksregierung</w:t>
            </w:r>
            <w:proofErr w:type="spellEnd"/>
            <w:r w:rsidRPr="006813FE">
              <w:t xml:space="preserve"> Düsseldorf doorzenden handhavingsverzoek</w:t>
            </w:r>
          </w:p>
        </w:tc>
        <w:tc>
          <w:tcPr>
            <w:tcW w:w="6237" w:type="dxa"/>
          </w:tcPr>
          <w:p w14:paraId="33156E08" w14:textId="01BC95C3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DE346F8" w14:textId="77777777" w:rsidTr="00E308A5">
        <w:trPr>
          <w:trHeight w:val="267"/>
        </w:trPr>
        <w:tc>
          <w:tcPr>
            <w:tcW w:w="825" w:type="dxa"/>
          </w:tcPr>
          <w:p w14:paraId="027B3C80" w14:textId="77777777" w:rsidR="00E308A5" w:rsidRDefault="00E308A5" w:rsidP="00AB4B28">
            <w:r>
              <w:t>51.</w:t>
            </w:r>
          </w:p>
        </w:tc>
        <w:tc>
          <w:tcPr>
            <w:tcW w:w="2289" w:type="dxa"/>
          </w:tcPr>
          <w:p w14:paraId="4CCCA01D" w14:textId="77777777" w:rsidR="00E308A5" w:rsidRDefault="00E308A5" w:rsidP="00AB4B28">
            <w:r>
              <w:t>2025/07/22</w:t>
            </w:r>
          </w:p>
        </w:tc>
        <w:tc>
          <w:tcPr>
            <w:tcW w:w="4961" w:type="dxa"/>
          </w:tcPr>
          <w:p w14:paraId="6127596B" w14:textId="77777777" w:rsidR="00E308A5" w:rsidRDefault="00E308A5" w:rsidP="00AB4B28">
            <w:r w:rsidRPr="006813FE">
              <w:t>Brief doorzenden handhavingsverzoek</w:t>
            </w:r>
          </w:p>
        </w:tc>
        <w:tc>
          <w:tcPr>
            <w:tcW w:w="6237" w:type="dxa"/>
          </w:tcPr>
          <w:p w14:paraId="3D9E4965" w14:textId="71B04DA7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3DD7914" w14:textId="77777777" w:rsidTr="00E308A5">
        <w:trPr>
          <w:trHeight w:val="267"/>
        </w:trPr>
        <w:tc>
          <w:tcPr>
            <w:tcW w:w="825" w:type="dxa"/>
          </w:tcPr>
          <w:p w14:paraId="23267216" w14:textId="77777777" w:rsidR="00E308A5" w:rsidRDefault="00E308A5" w:rsidP="00AB4B28">
            <w:r>
              <w:t>52.</w:t>
            </w:r>
          </w:p>
        </w:tc>
        <w:tc>
          <w:tcPr>
            <w:tcW w:w="2289" w:type="dxa"/>
          </w:tcPr>
          <w:p w14:paraId="14F36F3E" w14:textId="77777777" w:rsidR="00E308A5" w:rsidRDefault="00E308A5" w:rsidP="00AB4B28">
            <w:r>
              <w:t>2025/07/21</w:t>
            </w:r>
          </w:p>
        </w:tc>
        <w:tc>
          <w:tcPr>
            <w:tcW w:w="4961" w:type="dxa"/>
          </w:tcPr>
          <w:p w14:paraId="59FF484E" w14:textId="77777777" w:rsidR="00E308A5" w:rsidRDefault="00E308A5" w:rsidP="00AB4B28">
            <w:r w:rsidRPr="006813FE">
              <w:t>Handhavingsverzoek</w:t>
            </w:r>
          </w:p>
        </w:tc>
        <w:tc>
          <w:tcPr>
            <w:tcW w:w="6237" w:type="dxa"/>
          </w:tcPr>
          <w:p w14:paraId="3185CDAD" w14:textId="7AFFCD00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82744D4" w14:textId="77777777" w:rsidTr="00E308A5">
        <w:trPr>
          <w:trHeight w:val="267"/>
        </w:trPr>
        <w:tc>
          <w:tcPr>
            <w:tcW w:w="825" w:type="dxa"/>
          </w:tcPr>
          <w:p w14:paraId="727AD8E4" w14:textId="77777777" w:rsidR="00E308A5" w:rsidRDefault="00E308A5" w:rsidP="00AB4B28">
            <w:r>
              <w:t>53.</w:t>
            </w:r>
          </w:p>
        </w:tc>
        <w:tc>
          <w:tcPr>
            <w:tcW w:w="2289" w:type="dxa"/>
          </w:tcPr>
          <w:p w14:paraId="6DDFA0DB" w14:textId="77777777" w:rsidR="00E308A5" w:rsidRDefault="00E308A5" w:rsidP="00AB4B28">
            <w:r>
              <w:t>2025/0422</w:t>
            </w:r>
          </w:p>
        </w:tc>
        <w:tc>
          <w:tcPr>
            <w:tcW w:w="4961" w:type="dxa"/>
          </w:tcPr>
          <w:p w14:paraId="372ADF7B" w14:textId="77777777" w:rsidR="00E308A5" w:rsidRDefault="00E308A5" w:rsidP="00AB4B28">
            <w:r w:rsidRPr="007E4BDC">
              <w:t>Bijlage 1 Verzoek om handhaving</w:t>
            </w:r>
          </w:p>
        </w:tc>
        <w:tc>
          <w:tcPr>
            <w:tcW w:w="6237" w:type="dxa"/>
          </w:tcPr>
          <w:p w14:paraId="02CC3725" w14:textId="3D4C2E39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BC366F6" w14:textId="77777777" w:rsidTr="00E308A5">
        <w:trPr>
          <w:trHeight w:val="267"/>
        </w:trPr>
        <w:tc>
          <w:tcPr>
            <w:tcW w:w="825" w:type="dxa"/>
          </w:tcPr>
          <w:p w14:paraId="05884512" w14:textId="77777777" w:rsidR="00E308A5" w:rsidRDefault="00E308A5" w:rsidP="00AB4B28">
            <w:r>
              <w:t>54.</w:t>
            </w:r>
          </w:p>
        </w:tc>
        <w:tc>
          <w:tcPr>
            <w:tcW w:w="2289" w:type="dxa"/>
          </w:tcPr>
          <w:p w14:paraId="57CE8506" w14:textId="77777777" w:rsidR="00E308A5" w:rsidRDefault="00E308A5" w:rsidP="00AB4B28">
            <w:r>
              <w:t>2025/07/29</w:t>
            </w:r>
          </w:p>
        </w:tc>
        <w:tc>
          <w:tcPr>
            <w:tcW w:w="4961" w:type="dxa"/>
          </w:tcPr>
          <w:p w14:paraId="28D22DF1" w14:textId="77777777" w:rsidR="00E308A5" w:rsidRDefault="00E308A5" w:rsidP="00AB4B28">
            <w:r w:rsidRPr="007E4BDC">
              <w:t>Bijlage 2 Controlerapport</w:t>
            </w:r>
          </w:p>
        </w:tc>
        <w:tc>
          <w:tcPr>
            <w:tcW w:w="6237" w:type="dxa"/>
          </w:tcPr>
          <w:p w14:paraId="22394C92" w14:textId="4C5D82DF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ACDC326" w14:textId="77777777" w:rsidTr="00E308A5">
        <w:trPr>
          <w:trHeight w:val="267"/>
        </w:trPr>
        <w:tc>
          <w:tcPr>
            <w:tcW w:w="825" w:type="dxa"/>
          </w:tcPr>
          <w:p w14:paraId="1251F337" w14:textId="77777777" w:rsidR="00E308A5" w:rsidRDefault="00E308A5" w:rsidP="00AB4B28">
            <w:r>
              <w:t>55.</w:t>
            </w:r>
          </w:p>
        </w:tc>
        <w:tc>
          <w:tcPr>
            <w:tcW w:w="2289" w:type="dxa"/>
          </w:tcPr>
          <w:p w14:paraId="6CEC4498" w14:textId="77777777" w:rsidR="00E308A5" w:rsidRDefault="00E308A5" w:rsidP="00AB4B28">
            <w:r>
              <w:t>2025/07/23</w:t>
            </w:r>
          </w:p>
        </w:tc>
        <w:tc>
          <w:tcPr>
            <w:tcW w:w="4961" w:type="dxa"/>
          </w:tcPr>
          <w:p w14:paraId="3F105D3A" w14:textId="77777777" w:rsidR="00E308A5" w:rsidRDefault="00E308A5" w:rsidP="00AB4B28">
            <w:r w:rsidRPr="007E4BDC">
              <w:t>Bijlage 3 Feitelijke Situatie Parallelweg 7</w:t>
            </w:r>
          </w:p>
        </w:tc>
        <w:tc>
          <w:tcPr>
            <w:tcW w:w="6237" w:type="dxa"/>
          </w:tcPr>
          <w:p w14:paraId="71D54406" w14:textId="5679175B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03D5522" w14:textId="77777777" w:rsidTr="00E308A5">
        <w:trPr>
          <w:trHeight w:val="267"/>
        </w:trPr>
        <w:tc>
          <w:tcPr>
            <w:tcW w:w="825" w:type="dxa"/>
          </w:tcPr>
          <w:p w14:paraId="12C43BE9" w14:textId="77777777" w:rsidR="00E308A5" w:rsidRDefault="00E308A5" w:rsidP="00AB4B28">
            <w:r>
              <w:t>56.</w:t>
            </w:r>
          </w:p>
        </w:tc>
        <w:tc>
          <w:tcPr>
            <w:tcW w:w="2289" w:type="dxa"/>
          </w:tcPr>
          <w:p w14:paraId="0D3B087A" w14:textId="77777777" w:rsidR="00E308A5" w:rsidRDefault="00E308A5" w:rsidP="00AB4B28">
            <w:r>
              <w:t>2009/01/13</w:t>
            </w:r>
          </w:p>
        </w:tc>
        <w:tc>
          <w:tcPr>
            <w:tcW w:w="4961" w:type="dxa"/>
          </w:tcPr>
          <w:p w14:paraId="2CC0F7F4" w14:textId="77777777" w:rsidR="00E308A5" w:rsidRDefault="00E308A5" w:rsidP="00AB4B28">
            <w:r w:rsidRPr="007E4BDC">
              <w:t>Bijlage 4 Melding 29 januari 2009</w:t>
            </w:r>
          </w:p>
        </w:tc>
        <w:tc>
          <w:tcPr>
            <w:tcW w:w="6237" w:type="dxa"/>
          </w:tcPr>
          <w:p w14:paraId="01F517FF" w14:textId="58B9E7E7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EEAC786" w14:textId="77777777" w:rsidTr="00E308A5">
        <w:trPr>
          <w:trHeight w:val="267"/>
        </w:trPr>
        <w:tc>
          <w:tcPr>
            <w:tcW w:w="825" w:type="dxa"/>
          </w:tcPr>
          <w:p w14:paraId="3BF7C182" w14:textId="77777777" w:rsidR="00E308A5" w:rsidRDefault="00E308A5" w:rsidP="00AB4B28">
            <w:r>
              <w:t>57.</w:t>
            </w:r>
          </w:p>
        </w:tc>
        <w:tc>
          <w:tcPr>
            <w:tcW w:w="2289" w:type="dxa"/>
          </w:tcPr>
          <w:p w14:paraId="2AC76EFF" w14:textId="77777777" w:rsidR="00E308A5" w:rsidRDefault="00E308A5" w:rsidP="00AB4B28">
            <w:r>
              <w:t>2025/07/23</w:t>
            </w:r>
          </w:p>
        </w:tc>
        <w:tc>
          <w:tcPr>
            <w:tcW w:w="4961" w:type="dxa"/>
          </w:tcPr>
          <w:p w14:paraId="3FF9ED26" w14:textId="77777777" w:rsidR="00E308A5" w:rsidRDefault="00E308A5" w:rsidP="00AB4B28">
            <w:r w:rsidRPr="007E4BDC">
              <w:t>Bijlage 5 Verschilberekening Parallelweg 7</w:t>
            </w:r>
          </w:p>
        </w:tc>
        <w:tc>
          <w:tcPr>
            <w:tcW w:w="6237" w:type="dxa"/>
          </w:tcPr>
          <w:p w14:paraId="720BB3B4" w14:textId="4C3F9F5E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EAAB5DC" w14:textId="77777777" w:rsidTr="00E308A5">
        <w:trPr>
          <w:trHeight w:val="267"/>
        </w:trPr>
        <w:tc>
          <w:tcPr>
            <w:tcW w:w="825" w:type="dxa"/>
          </w:tcPr>
          <w:p w14:paraId="2FF53373" w14:textId="77777777" w:rsidR="00E308A5" w:rsidRDefault="00E308A5" w:rsidP="00AB4B28">
            <w:r>
              <w:t>58.</w:t>
            </w:r>
          </w:p>
        </w:tc>
        <w:tc>
          <w:tcPr>
            <w:tcW w:w="2289" w:type="dxa"/>
          </w:tcPr>
          <w:p w14:paraId="6CC39F76" w14:textId="77777777" w:rsidR="00E308A5" w:rsidRDefault="00E308A5" w:rsidP="00AB4B28">
            <w:r>
              <w:t>2026/02/10</w:t>
            </w:r>
          </w:p>
        </w:tc>
        <w:tc>
          <w:tcPr>
            <w:tcW w:w="4961" w:type="dxa"/>
          </w:tcPr>
          <w:p w14:paraId="27C96628" w14:textId="77777777" w:rsidR="00E308A5" w:rsidRDefault="00E308A5" w:rsidP="00AB4B28">
            <w:r w:rsidRPr="007E4BDC">
              <w:t>GS-besluit BOB Z93</w:t>
            </w:r>
          </w:p>
        </w:tc>
        <w:tc>
          <w:tcPr>
            <w:tcW w:w="6237" w:type="dxa"/>
          </w:tcPr>
          <w:p w14:paraId="7460E2C5" w14:textId="6D3949A5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E24180D" w14:textId="77777777" w:rsidTr="00E308A5">
        <w:trPr>
          <w:trHeight w:val="267"/>
        </w:trPr>
        <w:tc>
          <w:tcPr>
            <w:tcW w:w="825" w:type="dxa"/>
          </w:tcPr>
          <w:p w14:paraId="060FA978" w14:textId="77777777" w:rsidR="00E308A5" w:rsidRDefault="00E308A5" w:rsidP="00AB4B28">
            <w:r>
              <w:t>59.</w:t>
            </w:r>
          </w:p>
        </w:tc>
        <w:tc>
          <w:tcPr>
            <w:tcW w:w="2289" w:type="dxa"/>
          </w:tcPr>
          <w:p w14:paraId="21E50D54" w14:textId="77777777" w:rsidR="00E308A5" w:rsidRDefault="00E308A5" w:rsidP="00AB4B28">
            <w:r>
              <w:t>2026/02/10</w:t>
            </w:r>
          </w:p>
        </w:tc>
        <w:tc>
          <w:tcPr>
            <w:tcW w:w="4961" w:type="dxa"/>
          </w:tcPr>
          <w:p w14:paraId="6B3D13D9" w14:textId="77777777" w:rsidR="00E308A5" w:rsidRDefault="00E308A5" w:rsidP="00AB4B28">
            <w:r w:rsidRPr="007E4BDC">
              <w:t>GS-brief BOB Z93</w:t>
            </w:r>
          </w:p>
        </w:tc>
        <w:tc>
          <w:tcPr>
            <w:tcW w:w="6237" w:type="dxa"/>
          </w:tcPr>
          <w:p w14:paraId="212F5ED9" w14:textId="14060E6B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157FE98" w14:textId="77777777" w:rsidTr="00E308A5">
        <w:trPr>
          <w:trHeight w:val="267"/>
        </w:trPr>
        <w:tc>
          <w:tcPr>
            <w:tcW w:w="825" w:type="dxa"/>
          </w:tcPr>
          <w:p w14:paraId="29BBA5FB" w14:textId="77777777" w:rsidR="00E308A5" w:rsidRDefault="00E308A5" w:rsidP="00AB4B28">
            <w:r>
              <w:t>60.</w:t>
            </w:r>
          </w:p>
        </w:tc>
        <w:tc>
          <w:tcPr>
            <w:tcW w:w="2289" w:type="dxa"/>
          </w:tcPr>
          <w:p w14:paraId="1EDB604F" w14:textId="77777777" w:rsidR="00E308A5" w:rsidRDefault="00E308A5" w:rsidP="00AB4B28">
            <w:r>
              <w:t>2025/08/13</w:t>
            </w:r>
          </w:p>
        </w:tc>
        <w:tc>
          <w:tcPr>
            <w:tcW w:w="4961" w:type="dxa"/>
          </w:tcPr>
          <w:p w14:paraId="610A6D2C" w14:textId="77777777" w:rsidR="00E308A5" w:rsidRDefault="00E308A5" w:rsidP="00AB4B28">
            <w:r w:rsidRPr="007E4BDC">
              <w:t>Mandaatbesluit 130825</w:t>
            </w:r>
          </w:p>
        </w:tc>
        <w:tc>
          <w:tcPr>
            <w:tcW w:w="6237" w:type="dxa"/>
          </w:tcPr>
          <w:p w14:paraId="680B0CD8" w14:textId="5B7552E8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1AB23BD" w14:textId="77777777" w:rsidTr="00E308A5">
        <w:trPr>
          <w:trHeight w:val="267"/>
        </w:trPr>
        <w:tc>
          <w:tcPr>
            <w:tcW w:w="825" w:type="dxa"/>
          </w:tcPr>
          <w:p w14:paraId="27CEBF33" w14:textId="77777777" w:rsidR="00E308A5" w:rsidRDefault="00E308A5" w:rsidP="00AB4B28">
            <w:r>
              <w:t>61.</w:t>
            </w:r>
          </w:p>
        </w:tc>
        <w:tc>
          <w:tcPr>
            <w:tcW w:w="2289" w:type="dxa"/>
          </w:tcPr>
          <w:p w14:paraId="4189C0EC" w14:textId="77777777" w:rsidR="00E308A5" w:rsidRDefault="00E308A5" w:rsidP="00AB4B28">
            <w:r>
              <w:t>2025/12/04</w:t>
            </w:r>
          </w:p>
        </w:tc>
        <w:tc>
          <w:tcPr>
            <w:tcW w:w="4961" w:type="dxa"/>
          </w:tcPr>
          <w:p w14:paraId="5CBB0852" w14:textId="77777777" w:rsidR="00E308A5" w:rsidRDefault="00E308A5" w:rsidP="00AB4B28">
            <w:r w:rsidRPr="007E4BDC">
              <w:t>Z93 DEF advies</w:t>
            </w:r>
          </w:p>
        </w:tc>
        <w:tc>
          <w:tcPr>
            <w:tcW w:w="6237" w:type="dxa"/>
          </w:tcPr>
          <w:p w14:paraId="0E3B0736" w14:textId="2BBAADEC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41404BB" w14:textId="77777777" w:rsidTr="00E308A5">
        <w:trPr>
          <w:trHeight w:val="267"/>
        </w:trPr>
        <w:tc>
          <w:tcPr>
            <w:tcW w:w="825" w:type="dxa"/>
          </w:tcPr>
          <w:p w14:paraId="1D86C1C9" w14:textId="77777777" w:rsidR="00E308A5" w:rsidRDefault="00E308A5" w:rsidP="00AB4B28">
            <w:r>
              <w:t>62.</w:t>
            </w:r>
          </w:p>
        </w:tc>
        <w:tc>
          <w:tcPr>
            <w:tcW w:w="2289" w:type="dxa"/>
          </w:tcPr>
          <w:p w14:paraId="55C4F15F" w14:textId="77777777" w:rsidR="00E308A5" w:rsidRDefault="00E308A5" w:rsidP="00AB4B28">
            <w:r>
              <w:t>2025/11/24</w:t>
            </w:r>
          </w:p>
        </w:tc>
        <w:tc>
          <w:tcPr>
            <w:tcW w:w="4961" w:type="dxa"/>
          </w:tcPr>
          <w:p w14:paraId="7F6CA093" w14:textId="77777777" w:rsidR="00E308A5" w:rsidRDefault="00E308A5" w:rsidP="00AB4B28">
            <w:r w:rsidRPr="007E4BDC">
              <w:t>Z93 DEF Verslag hoorzitting</w:t>
            </w:r>
          </w:p>
        </w:tc>
        <w:tc>
          <w:tcPr>
            <w:tcW w:w="6237" w:type="dxa"/>
          </w:tcPr>
          <w:p w14:paraId="05592A28" w14:textId="59F1390E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5D0A6F5" w14:textId="77777777" w:rsidTr="00E308A5">
        <w:trPr>
          <w:trHeight w:val="267"/>
        </w:trPr>
        <w:tc>
          <w:tcPr>
            <w:tcW w:w="825" w:type="dxa"/>
          </w:tcPr>
          <w:p w14:paraId="5F062A69" w14:textId="77777777" w:rsidR="00E308A5" w:rsidRDefault="00E308A5" w:rsidP="00AB4B28">
            <w:r>
              <w:t>63.</w:t>
            </w:r>
          </w:p>
        </w:tc>
        <w:tc>
          <w:tcPr>
            <w:tcW w:w="2289" w:type="dxa"/>
          </w:tcPr>
          <w:p w14:paraId="0A95EBFE" w14:textId="77777777" w:rsidR="00E308A5" w:rsidRDefault="00E308A5" w:rsidP="00AB4B28">
            <w:r>
              <w:t>2025/07/10</w:t>
            </w:r>
          </w:p>
        </w:tc>
        <w:tc>
          <w:tcPr>
            <w:tcW w:w="4961" w:type="dxa"/>
          </w:tcPr>
          <w:p w14:paraId="348B2DB1" w14:textId="77777777" w:rsidR="00E308A5" w:rsidRDefault="00E308A5" w:rsidP="00AB4B28">
            <w:r w:rsidRPr="00421A97">
              <w:t>Bericht doorzending handhavingsverzoek</w:t>
            </w:r>
          </w:p>
        </w:tc>
        <w:tc>
          <w:tcPr>
            <w:tcW w:w="6237" w:type="dxa"/>
          </w:tcPr>
          <w:p w14:paraId="5A649E8A" w14:textId="631C2B3E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C60331C" w14:textId="77777777" w:rsidTr="00E308A5">
        <w:trPr>
          <w:trHeight w:val="267"/>
        </w:trPr>
        <w:tc>
          <w:tcPr>
            <w:tcW w:w="825" w:type="dxa"/>
          </w:tcPr>
          <w:p w14:paraId="00A1C153" w14:textId="77777777" w:rsidR="00E308A5" w:rsidRDefault="00E308A5" w:rsidP="00AB4B28">
            <w:r>
              <w:t>64.</w:t>
            </w:r>
          </w:p>
        </w:tc>
        <w:tc>
          <w:tcPr>
            <w:tcW w:w="2289" w:type="dxa"/>
          </w:tcPr>
          <w:p w14:paraId="58824918" w14:textId="77777777" w:rsidR="00E308A5" w:rsidRDefault="00E308A5" w:rsidP="00AB4B28">
            <w:r>
              <w:t>2025/07/10</w:t>
            </w:r>
          </w:p>
        </w:tc>
        <w:tc>
          <w:tcPr>
            <w:tcW w:w="4961" w:type="dxa"/>
          </w:tcPr>
          <w:p w14:paraId="193B038D" w14:textId="77777777" w:rsidR="00E308A5" w:rsidRDefault="00E308A5" w:rsidP="00AB4B28">
            <w:r w:rsidRPr="001D5612">
              <w:t>Doorzending handhavingsverzoek</w:t>
            </w:r>
          </w:p>
        </w:tc>
        <w:tc>
          <w:tcPr>
            <w:tcW w:w="6237" w:type="dxa"/>
          </w:tcPr>
          <w:p w14:paraId="0803F166" w14:textId="71514ACD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13040A3" w14:textId="77777777" w:rsidTr="00E308A5">
        <w:trPr>
          <w:trHeight w:val="267"/>
        </w:trPr>
        <w:tc>
          <w:tcPr>
            <w:tcW w:w="825" w:type="dxa"/>
          </w:tcPr>
          <w:p w14:paraId="31957D82" w14:textId="77777777" w:rsidR="00E308A5" w:rsidRDefault="00E308A5" w:rsidP="00AB4B28">
            <w:r>
              <w:t>65.</w:t>
            </w:r>
          </w:p>
        </w:tc>
        <w:tc>
          <w:tcPr>
            <w:tcW w:w="2289" w:type="dxa"/>
          </w:tcPr>
          <w:p w14:paraId="4EFCB0E1" w14:textId="77777777" w:rsidR="00E308A5" w:rsidRDefault="00E308A5" w:rsidP="00AB4B28">
            <w:r>
              <w:t>2025/06/16</w:t>
            </w:r>
          </w:p>
        </w:tc>
        <w:tc>
          <w:tcPr>
            <w:tcW w:w="4961" w:type="dxa"/>
          </w:tcPr>
          <w:p w14:paraId="4F1A7A9C" w14:textId="77777777" w:rsidR="00E308A5" w:rsidRDefault="00E308A5" w:rsidP="00AB4B28">
            <w:r w:rsidRPr="001D5612">
              <w:t>Handhavingsverzoek per post</w:t>
            </w:r>
          </w:p>
        </w:tc>
        <w:tc>
          <w:tcPr>
            <w:tcW w:w="6237" w:type="dxa"/>
          </w:tcPr>
          <w:p w14:paraId="45DE8877" w14:textId="2A324C25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885119A" w14:textId="77777777" w:rsidTr="00E308A5">
        <w:trPr>
          <w:trHeight w:val="267"/>
        </w:trPr>
        <w:tc>
          <w:tcPr>
            <w:tcW w:w="825" w:type="dxa"/>
          </w:tcPr>
          <w:p w14:paraId="532C6735" w14:textId="77777777" w:rsidR="00E308A5" w:rsidRDefault="00E308A5" w:rsidP="00AB4B28">
            <w:r>
              <w:lastRenderedPageBreak/>
              <w:t>66.</w:t>
            </w:r>
          </w:p>
        </w:tc>
        <w:tc>
          <w:tcPr>
            <w:tcW w:w="2289" w:type="dxa"/>
          </w:tcPr>
          <w:p w14:paraId="69804CB8" w14:textId="77777777" w:rsidR="00E308A5" w:rsidRDefault="00E308A5" w:rsidP="00AB4B28">
            <w:r>
              <w:t>2025/03/02</w:t>
            </w:r>
          </w:p>
        </w:tc>
        <w:tc>
          <w:tcPr>
            <w:tcW w:w="4961" w:type="dxa"/>
          </w:tcPr>
          <w:p w14:paraId="7A0C2155" w14:textId="77777777" w:rsidR="00E308A5" w:rsidRDefault="00E308A5" w:rsidP="00AB4B28">
            <w:r w:rsidRPr="00D974E9">
              <w:t>Besluit handhavingsverzoek inzake Rozendaal 15 te Maasbree</w:t>
            </w:r>
          </w:p>
        </w:tc>
        <w:tc>
          <w:tcPr>
            <w:tcW w:w="6237" w:type="dxa"/>
          </w:tcPr>
          <w:p w14:paraId="3E67A8B3" w14:textId="210533DC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574EF76" w14:textId="77777777" w:rsidTr="00E308A5">
        <w:trPr>
          <w:trHeight w:val="267"/>
        </w:trPr>
        <w:tc>
          <w:tcPr>
            <w:tcW w:w="825" w:type="dxa"/>
          </w:tcPr>
          <w:p w14:paraId="640100DB" w14:textId="77777777" w:rsidR="00E308A5" w:rsidRDefault="00E308A5" w:rsidP="00AB4B28">
            <w:r>
              <w:t>67.</w:t>
            </w:r>
          </w:p>
        </w:tc>
        <w:tc>
          <w:tcPr>
            <w:tcW w:w="2289" w:type="dxa"/>
          </w:tcPr>
          <w:p w14:paraId="158ACF71" w14:textId="77777777" w:rsidR="00E308A5" w:rsidRDefault="00E308A5" w:rsidP="00AB4B28">
            <w:r>
              <w:t>2015/04/20</w:t>
            </w:r>
          </w:p>
        </w:tc>
        <w:tc>
          <w:tcPr>
            <w:tcW w:w="4961" w:type="dxa"/>
          </w:tcPr>
          <w:p w14:paraId="0944DB86" w14:textId="77777777" w:rsidR="00E308A5" w:rsidRDefault="00E308A5" w:rsidP="00AB4B28">
            <w:r w:rsidRPr="00D974E9">
              <w:t>Bijlage 1 bij besluit Natuurvergunning 16 april 2015</w:t>
            </w:r>
          </w:p>
        </w:tc>
        <w:tc>
          <w:tcPr>
            <w:tcW w:w="6237" w:type="dxa"/>
          </w:tcPr>
          <w:p w14:paraId="31A6635F" w14:textId="155807A2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93FA5A1" w14:textId="77777777" w:rsidTr="00E308A5">
        <w:trPr>
          <w:trHeight w:val="267"/>
        </w:trPr>
        <w:tc>
          <w:tcPr>
            <w:tcW w:w="825" w:type="dxa"/>
          </w:tcPr>
          <w:p w14:paraId="1213406F" w14:textId="77777777" w:rsidR="00E308A5" w:rsidRDefault="00E308A5" w:rsidP="00AB4B28">
            <w:r>
              <w:t>68.</w:t>
            </w:r>
          </w:p>
        </w:tc>
        <w:tc>
          <w:tcPr>
            <w:tcW w:w="2289" w:type="dxa"/>
          </w:tcPr>
          <w:p w14:paraId="079BAF81" w14:textId="77777777" w:rsidR="00E308A5" w:rsidRDefault="00E308A5" w:rsidP="00AB4B28">
            <w:r>
              <w:t>2015/12/21</w:t>
            </w:r>
          </w:p>
        </w:tc>
        <w:tc>
          <w:tcPr>
            <w:tcW w:w="4961" w:type="dxa"/>
          </w:tcPr>
          <w:p w14:paraId="7AA89EC8" w14:textId="77777777" w:rsidR="00E308A5" w:rsidRDefault="00E308A5" w:rsidP="00AB4B28">
            <w:r w:rsidRPr="00D974E9">
              <w:t>Bijlage 2 bij besluit Berekening PAS-melding</w:t>
            </w:r>
          </w:p>
        </w:tc>
        <w:tc>
          <w:tcPr>
            <w:tcW w:w="6237" w:type="dxa"/>
          </w:tcPr>
          <w:p w14:paraId="31E06454" w14:textId="6BE16536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B6FFDEB" w14:textId="77777777" w:rsidTr="00E308A5">
        <w:trPr>
          <w:trHeight w:val="267"/>
        </w:trPr>
        <w:tc>
          <w:tcPr>
            <w:tcW w:w="825" w:type="dxa"/>
          </w:tcPr>
          <w:p w14:paraId="09C1D4B4" w14:textId="77777777" w:rsidR="00E308A5" w:rsidRDefault="00E308A5" w:rsidP="00AB4B28">
            <w:r>
              <w:t>69.</w:t>
            </w:r>
          </w:p>
        </w:tc>
        <w:tc>
          <w:tcPr>
            <w:tcW w:w="2289" w:type="dxa"/>
          </w:tcPr>
          <w:p w14:paraId="6C09AE3E" w14:textId="77777777" w:rsidR="00E308A5" w:rsidRDefault="00E308A5" w:rsidP="00AB4B28">
            <w:r>
              <w:t>2025/12/02</w:t>
            </w:r>
          </w:p>
        </w:tc>
        <w:tc>
          <w:tcPr>
            <w:tcW w:w="4961" w:type="dxa"/>
          </w:tcPr>
          <w:p w14:paraId="4A6E6AD9" w14:textId="77777777" w:rsidR="00E308A5" w:rsidRDefault="00E308A5" w:rsidP="00AB4B28">
            <w:r w:rsidRPr="00D974E9">
              <w:t>Bijlage 3 bij besluit Controlerapport Rozendaal 15 Maasbree</w:t>
            </w:r>
          </w:p>
        </w:tc>
        <w:tc>
          <w:tcPr>
            <w:tcW w:w="6237" w:type="dxa"/>
          </w:tcPr>
          <w:p w14:paraId="0905D715" w14:textId="09AC3355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1A74A79" w14:textId="77777777" w:rsidTr="00E308A5">
        <w:trPr>
          <w:trHeight w:val="267"/>
        </w:trPr>
        <w:tc>
          <w:tcPr>
            <w:tcW w:w="825" w:type="dxa"/>
          </w:tcPr>
          <w:p w14:paraId="326CE502" w14:textId="77777777" w:rsidR="00E308A5" w:rsidRDefault="00E308A5" w:rsidP="00AB4B28">
            <w:r>
              <w:t>70.</w:t>
            </w:r>
          </w:p>
        </w:tc>
        <w:tc>
          <w:tcPr>
            <w:tcW w:w="2289" w:type="dxa"/>
          </w:tcPr>
          <w:p w14:paraId="169A3FE4" w14:textId="77777777" w:rsidR="00E308A5" w:rsidRDefault="00E308A5" w:rsidP="00AB4B28">
            <w:r>
              <w:t>2026/02/25</w:t>
            </w:r>
          </w:p>
        </w:tc>
        <w:tc>
          <w:tcPr>
            <w:tcW w:w="4961" w:type="dxa"/>
          </w:tcPr>
          <w:p w14:paraId="3691D037" w14:textId="77777777" w:rsidR="00E308A5" w:rsidRDefault="00E308A5" w:rsidP="00AB4B28">
            <w:r w:rsidRPr="00D974E9">
              <w:t>Bijlage 4 bij besluit AERIUS-berekening beoogde situatie</w:t>
            </w:r>
          </w:p>
        </w:tc>
        <w:tc>
          <w:tcPr>
            <w:tcW w:w="6237" w:type="dxa"/>
          </w:tcPr>
          <w:p w14:paraId="12EDA546" w14:textId="023A7F92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4C5FA5E" w14:textId="77777777" w:rsidTr="00E308A5">
        <w:trPr>
          <w:trHeight w:val="267"/>
        </w:trPr>
        <w:tc>
          <w:tcPr>
            <w:tcW w:w="825" w:type="dxa"/>
          </w:tcPr>
          <w:p w14:paraId="19E0EBCF" w14:textId="77777777" w:rsidR="00E308A5" w:rsidRDefault="00E308A5" w:rsidP="00AB4B28">
            <w:r>
              <w:t>71.</w:t>
            </w:r>
          </w:p>
        </w:tc>
        <w:tc>
          <w:tcPr>
            <w:tcW w:w="2289" w:type="dxa"/>
          </w:tcPr>
          <w:p w14:paraId="64C33498" w14:textId="77777777" w:rsidR="00E308A5" w:rsidRDefault="00E308A5" w:rsidP="00AB4B28">
            <w:r>
              <w:t>2026/01/29</w:t>
            </w:r>
          </w:p>
        </w:tc>
        <w:tc>
          <w:tcPr>
            <w:tcW w:w="4961" w:type="dxa"/>
          </w:tcPr>
          <w:p w14:paraId="2FC5A79A" w14:textId="77777777" w:rsidR="00E308A5" w:rsidRDefault="00E308A5" w:rsidP="00AB4B28">
            <w:r w:rsidRPr="00D974E9">
              <w:t>Bijlage 5 bij besluit AERIUS-berekening PAS-melding januari 2026</w:t>
            </w:r>
          </w:p>
        </w:tc>
        <w:tc>
          <w:tcPr>
            <w:tcW w:w="6237" w:type="dxa"/>
          </w:tcPr>
          <w:p w14:paraId="4CBB8680" w14:textId="46D251BA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5456C2A" w14:textId="77777777" w:rsidTr="00E308A5">
        <w:trPr>
          <w:trHeight w:val="267"/>
        </w:trPr>
        <w:tc>
          <w:tcPr>
            <w:tcW w:w="825" w:type="dxa"/>
          </w:tcPr>
          <w:p w14:paraId="1A22CE0E" w14:textId="77777777" w:rsidR="00E308A5" w:rsidRDefault="00E308A5" w:rsidP="00AB4B28">
            <w:r>
              <w:t>72.</w:t>
            </w:r>
          </w:p>
        </w:tc>
        <w:tc>
          <w:tcPr>
            <w:tcW w:w="2289" w:type="dxa"/>
          </w:tcPr>
          <w:p w14:paraId="4447A3C3" w14:textId="77777777" w:rsidR="00E308A5" w:rsidRDefault="00E308A5" w:rsidP="00AB4B28">
            <w:r>
              <w:t>2026/02/24</w:t>
            </w:r>
          </w:p>
        </w:tc>
        <w:tc>
          <w:tcPr>
            <w:tcW w:w="4961" w:type="dxa"/>
          </w:tcPr>
          <w:p w14:paraId="0B623DEB" w14:textId="77777777" w:rsidR="00E308A5" w:rsidRDefault="00E308A5" w:rsidP="00AB4B28">
            <w:r w:rsidRPr="00D974E9">
              <w:t>Bijlage 6 bij besluit AERIUS-berekening MGA</w:t>
            </w:r>
          </w:p>
        </w:tc>
        <w:tc>
          <w:tcPr>
            <w:tcW w:w="6237" w:type="dxa"/>
          </w:tcPr>
          <w:p w14:paraId="52EE1E30" w14:textId="52E7EBDA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60937FF" w14:textId="77777777" w:rsidTr="00E308A5">
        <w:trPr>
          <w:trHeight w:val="267"/>
        </w:trPr>
        <w:tc>
          <w:tcPr>
            <w:tcW w:w="825" w:type="dxa"/>
          </w:tcPr>
          <w:p w14:paraId="435362D2" w14:textId="77777777" w:rsidR="00E308A5" w:rsidRDefault="00E308A5" w:rsidP="00AB4B28">
            <w:r>
              <w:t>73.</w:t>
            </w:r>
          </w:p>
        </w:tc>
        <w:tc>
          <w:tcPr>
            <w:tcW w:w="2289" w:type="dxa"/>
          </w:tcPr>
          <w:p w14:paraId="7102EAC7" w14:textId="77777777" w:rsidR="00E308A5" w:rsidRDefault="00E308A5" w:rsidP="00AB4B28">
            <w:r>
              <w:t>2025/10/09</w:t>
            </w:r>
          </w:p>
        </w:tc>
        <w:tc>
          <w:tcPr>
            <w:tcW w:w="4961" w:type="dxa"/>
          </w:tcPr>
          <w:p w14:paraId="17F5C1FE" w14:textId="77777777" w:rsidR="00E308A5" w:rsidRDefault="00E308A5" w:rsidP="00AB4B28">
            <w:r w:rsidRPr="00D974E9">
              <w:t>Bijlage 7 bij besluit AERIUS-berekening LBV(+)</w:t>
            </w:r>
          </w:p>
        </w:tc>
        <w:tc>
          <w:tcPr>
            <w:tcW w:w="6237" w:type="dxa"/>
          </w:tcPr>
          <w:p w14:paraId="4A1FDDC0" w14:textId="63B22A82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5F53544" w14:textId="77777777" w:rsidTr="00E308A5">
        <w:trPr>
          <w:trHeight w:val="267"/>
        </w:trPr>
        <w:tc>
          <w:tcPr>
            <w:tcW w:w="825" w:type="dxa"/>
          </w:tcPr>
          <w:p w14:paraId="6AB6173D" w14:textId="77777777" w:rsidR="00E308A5" w:rsidRDefault="00E308A5" w:rsidP="00AB4B28">
            <w:r>
              <w:t>74.</w:t>
            </w:r>
          </w:p>
        </w:tc>
        <w:tc>
          <w:tcPr>
            <w:tcW w:w="2289" w:type="dxa"/>
          </w:tcPr>
          <w:p w14:paraId="66A664B0" w14:textId="77777777" w:rsidR="00E308A5" w:rsidRDefault="00E308A5" w:rsidP="00AB4B28">
            <w:r>
              <w:t>2025/10/24</w:t>
            </w:r>
          </w:p>
        </w:tc>
        <w:tc>
          <w:tcPr>
            <w:tcW w:w="4961" w:type="dxa"/>
          </w:tcPr>
          <w:p w14:paraId="18719280" w14:textId="77777777" w:rsidR="00E308A5" w:rsidRDefault="00E308A5" w:rsidP="00AB4B28">
            <w:r w:rsidRPr="00D974E9">
              <w:t>Bijlage 8 bij besluit AERIUS-berekening SRV</w:t>
            </w:r>
          </w:p>
        </w:tc>
        <w:tc>
          <w:tcPr>
            <w:tcW w:w="6237" w:type="dxa"/>
          </w:tcPr>
          <w:p w14:paraId="580DF4D1" w14:textId="686837D0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8A308CC" w14:textId="77777777" w:rsidTr="00E308A5">
        <w:trPr>
          <w:trHeight w:val="267"/>
        </w:trPr>
        <w:tc>
          <w:tcPr>
            <w:tcW w:w="825" w:type="dxa"/>
          </w:tcPr>
          <w:p w14:paraId="2B091F69" w14:textId="77777777" w:rsidR="00E308A5" w:rsidRDefault="00E308A5" w:rsidP="00AB4B28">
            <w:r>
              <w:t>75.</w:t>
            </w:r>
          </w:p>
        </w:tc>
        <w:tc>
          <w:tcPr>
            <w:tcW w:w="2289" w:type="dxa"/>
          </w:tcPr>
          <w:p w14:paraId="1806D158" w14:textId="77777777" w:rsidR="00E308A5" w:rsidRDefault="00E308A5" w:rsidP="00AB4B28">
            <w:r>
              <w:t>2026/02/26</w:t>
            </w:r>
          </w:p>
        </w:tc>
        <w:tc>
          <w:tcPr>
            <w:tcW w:w="4961" w:type="dxa"/>
          </w:tcPr>
          <w:p w14:paraId="5899DA69" w14:textId="77777777" w:rsidR="00E308A5" w:rsidRDefault="00E308A5" w:rsidP="00AB4B28">
            <w:r w:rsidRPr="00D974E9">
              <w:t xml:space="preserve">Bijlage 9 Notitie ecologische effecten </w:t>
            </w:r>
            <w:proofErr w:type="spellStart"/>
            <w:r w:rsidRPr="00D974E9">
              <w:t>Görtz</w:t>
            </w:r>
            <w:proofErr w:type="spellEnd"/>
            <w:r w:rsidRPr="00D974E9">
              <w:t xml:space="preserve"> Rozendaal B.V</w:t>
            </w:r>
          </w:p>
        </w:tc>
        <w:tc>
          <w:tcPr>
            <w:tcW w:w="6237" w:type="dxa"/>
          </w:tcPr>
          <w:p w14:paraId="215CC5E3" w14:textId="7703F88D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AFA4A79" w14:textId="77777777" w:rsidTr="00E308A5">
        <w:trPr>
          <w:trHeight w:val="267"/>
        </w:trPr>
        <w:tc>
          <w:tcPr>
            <w:tcW w:w="825" w:type="dxa"/>
          </w:tcPr>
          <w:p w14:paraId="41953DEB" w14:textId="77777777" w:rsidR="00E308A5" w:rsidRDefault="00E308A5" w:rsidP="00AB4B28">
            <w:r>
              <w:t>76.</w:t>
            </w:r>
          </w:p>
        </w:tc>
        <w:tc>
          <w:tcPr>
            <w:tcW w:w="2289" w:type="dxa"/>
          </w:tcPr>
          <w:p w14:paraId="157548F9" w14:textId="77777777" w:rsidR="00E308A5" w:rsidRDefault="00E308A5" w:rsidP="00AB4B28">
            <w:r>
              <w:t>2025/09/15</w:t>
            </w:r>
          </w:p>
        </w:tc>
        <w:tc>
          <w:tcPr>
            <w:tcW w:w="4961" w:type="dxa"/>
          </w:tcPr>
          <w:p w14:paraId="4F7D41D0" w14:textId="77777777" w:rsidR="00E308A5" w:rsidRDefault="00E308A5" w:rsidP="00AB4B28">
            <w:r w:rsidRPr="00D974E9">
              <w:t>Handhavingsverzoek per post</w:t>
            </w:r>
          </w:p>
        </w:tc>
        <w:tc>
          <w:tcPr>
            <w:tcW w:w="6237" w:type="dxa"/>
          </w:tcPr>
          <w:p w14:paraId="13529BBC" w14:textId="6F096E9B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644B768" w14:textId="77777777" w:rsidTr="00E308A5">
        <w:trPr>
          <w:trHeight w:val="267"/>
        </w:trPr>
        <w:tc>
          <w:tcPr>
            <w:tcW w:w="825" w:type="dxa"/>
          </w:tcPr>
          <w:p w14:paraId="4F07FD91" w14:textId="77777777" w:rsidR="00E308A5" w:rsidRDefault="00E308A5" w:rsidP="00AB4B28">
            <w:r>
              <w:t>77.</w:t>
            </w:r>
          </w:p>
        </w:tc>
        <w:tc>
          <w:tcPr>
            <w:tcW w:w="2289" w:type="dxa"/>
          </w:tcPr>
          <w:p w14:paraId="009775F4" w14:textId="77777777" w:rsidR="00E308A5" w:rsidRDefault="00E308A5" w:rsidP="00AB4B28">
            <w:r>
              <w:t>2024/11/07</w:t>
            </w:r>
          </w:p>
        </w:tc>
        <w:tc>
          <w:tcPr>
            <w:tcW w:w="4961" w:type="dxa"/>
          </w:tcPr>
          <w:p w14:paraId="4D94AFB0" w14:textId="77777777" w:rsidR="00E308A5" w:rsidRDefault="00E308A5" w:rsidP="00AB4B28">
            <w:r w:rsidRPr="00D5049B">
              <w:t>Controlerapport boorput Grubbenvorst sectie H nummer 644</w:t>
            </w:r>
          </w:p>
        </w:tc>
        <w:tc>
          <w:tcPr>
            <w:tcW w:w="6237" w:type="dxa"/>
          </w:tcPr>
          <w:p w14:paraId="5C24C68F" w14:textId="0CF63530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E664D98" w14:textId="77777777" w:rsidTr="00E308A5">
        <w:trPr>
          <w:trHeight w:val="267"/>
        </w:trPr>
        <w:tc>
          <w:tcPr>
            <w:tcW w:w="825" w:type="dxa"/>
          </w:tcPr>
          <w:p w14:paraId="553CFBEE" w14:textId="77777777" w:rsidR="00E308A5" w:rsidRDefault="00E308A5" w:rsidP="00AB4B28">
            <w:r>
              <w:t>78.</w:t>
            </w:r>
          </w:p>
        </w:tc>
        <w:tc>
          <w:tcPr>
            <w:tcW w:w="2289" w:type="dxa"/>
          </w:tcPr>
          <w:p w14:paraId="1F99A990" w14:textId="77777777" w:rsidR="00E308A5" w:rsidRDefault="00E308A5" w:rsidP="00AB4B28">
            <w:r>
              <w:t>2025/04/22</w:t>
            </w:r>
          </w:p>
        </w:tc>
        <w:tc>
          <w:tcPr>
            <w:tcW w:w="4961" w:type="dxa"/>
          </w:tcPr>
          <w:p w14:paraId="650AB374" w14:textId="77777777" w:rsidR="00E308A5" w:rsidRDefault="00E308A5" w:rsidP="00AB4B28">
            <w:r w:rsidRPr="00D5049B">
              <w:t>GS besluit Landbouwbedrijf Gebr. De Boer _01</w:t>
            </w:r>
          </w:p>
        </w:tc>
        <w:tc>
          <w:tcPr>
            <w:tcW w:w="6237" w:type="dxa"/>
          </w:tcPr>
          <w:p w14:paraId="6693678B" w14:textId="62A9B411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084B99F" w14:textId="77777777" w:rsidTr="00E308A5">
        <w:trPr>
          <w:trHeight w:val="267"/>
        </w:trPr>
        <w:tc>
          <w:tcPr>
            <w:tcW w:w="825" w:type="dxa"/>
          </w:tcPr>
          <w:p w14:paraId="25BB8574" w14:textId="77777777" w:rsidR="00E308A5" w:rsidRDefault="00E308A5" w:rsidP="00AB4B28">
            <w:r>
              <w:t>79.</w:t>
            </w:r>
          </w:p>
        </w:tc>
        <w:tc>
          <w:tcPr>
            <w:tcW w:w="2289" w:type="dxa"/>
          </w:tcPr>
          <w:p w14:paraId="25FB86B0" w14:textId="77777777" w:rsidR="00E308A5" w:rsidRDefault="00E308A5" w:rsidP="00AB4B28">
            <w:r>
              <w:t>2025/04/22</w:t>
            </w:r>
          </w:p>
        </w:tc>
        <w:tc>
          <w:tcPr>
            <w:tcW w:w="4961" w:type="dxa"/>
          </w:tcPr>
          <w:p w14:paraId="3D6AD5B8" w14:textId="77777777" w:rsidR="00E308A5" w:rsidRDefault="00E308A5" w:rsidP="00AB4B28">
            <w:r w:rsidRPr="00D5049B">
              <w:t>GS brief Landbouwbedrijf Gebr. De Boer</w:t>
            </w:r>
          </w:p>
        </w:tc>
        <w:tc>
          <w:tcPr>
            <w:tcW w:w="6237" w:type="dxa"/>
          </w:tcPr>
          <w:p w14:paraId="4695CE22" w14:textId="47B4D890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5376D40" w14:textId="77777777" w:rsidTr="00E308A5">
        <w:trPr>
          <w:trHeight w:val="267"/>
        </w:trPr>
        <w:tc>
          <w:tcPr>
            <w:tcW w:w="825" w:type="dxa"/>
          </w:tcPr>
          <w:p w14:paraId="0ED1D950" w14:textId="77777777" w:rsidR="00E308A5" w:rsidRDefault="00E308A5" w:rsidP="00AB4B28">
            <w:r>
              <w:t>80.</w:t>
            </w:r>
          </w:p>
        </w:tc>
        <w:tc>
          <w:tcPr>
            <w:tcW w:w="2289" w:type="dxa"/>
          </w:tcPr>
          <w:p w14:paraId="238A8FA8" w14:textId="77777777" w:rsidR="00E308A5" w:rsidRDefault="00E308A5" w:rsidP="00AB4B28">
            <w:r>
              <w:t>-</w:t>
            </w:r>
          </w:p>
        </w:tc>
        <w:tc>
          <w:tcPr>
            <w:tcW w:w="4961" w:type="dxa"/>
          </w:tcPr>
          <w:p w14:paraId="15B5DF59" w14:textId="77777777" w:rsidR="00E308A5" w:rsidRDefault="00E308A5" w:rsidP="00AB4B28">
            <w:r w:rsidRPr="00D5049B">
              <w:t>Interventiematrix LHSO</w:t>
            </w:r>
          </w:p>
        </w:tc>
        <w:tc>
          <w:tcPr>
            <w:tcW w:w="6237" w:type="dxa"/>
          </w:tcPr>
          <w:p w14:paraId="7D461F76" w14:textId="2AF6C13C" w:rsidR="00E308A5" w:rsidRDefault="00E308A5" w:rsidP="00AB4B28">
            <w:r>
              <w:t>Integraal openbaar</w:t>
            </w:r>
          </w:p>
        </w:tc>
      </w:tr>
      <w:tr w:rsidR="00E308A5" w14:paraId="079B0EA1" w14:textId="77777777" w:rsidTr="00E308A5">
        <w:trPr>
          <w:trHeight w:val="267"/>
        </w:trPr>
        <w:tc>
          <w:tcPr>
            <w:tcW w:w="825" w:type="dxa"/>
          </w:tcPr>
          <w:p w14:paraId="7A671600" w14:textId="77777777" w:rsidR="00E308A5" w:rsidRDefault="00E308A5" w:rsidP="00AB4B28">
            <w:r>
              <w:t>81.</w:t>
            </w:r>
          </w:p>
        </w:tc>
        <w:tc>
          <w:tcPr>
            <w:tcW w:w="2289" w:type="dxa"/>
          </w:tcPr>
          <w:p w14:paraId="5FC3F176" w14:textId="77777777" w:rsidR="00E308A5" w:rsidRDefault="00E308A5" w:rsidP="00AB4B28">
            <w:r>
              <w:t>2025/11/27</w:t>
            </w:r>
          </w:p>
        </w:tc>
        <w:tc>
          <w:tcPr>
            <w:tcW w:w="4961" w:type="dxa"/>
          </w:tcPr>
          <w:p w14:paraId="7B13389F" w14:textId="77777777" w:rsidR="00E308A5" w:rsidRDefault="00E308A5" w:rsidP="00AB4B28">
            <w:r w:rsidRPr="00620DB4">
              <w:t xml:space="preserve">Besluit </w:t>
            </w:r>
            <w:proofErr w:type="spellStart"/>
            <w:r w:rsidRPr="00620DB4">
              <w:t>Baarlosestraat</w:t>
            </w:r>
            <w:proofErr w:type="spellEnd"/>
            <w:r w:rsidRPr="00620DB4">
              <w:t xml:space="preserve"> 325 Venlo</w:t>
            </w:r>
          </w:p>
        </w:tc>
        <w:tc>
          <w:tcPr>
            <w:tcW w:w="6237" w:type="dxa"/>
          </w:tcPr>
          <w:p w14:paraId="2B701629" w14:textId="0AD71DEC" w:rsidR="00E308A5" w:rsidRDefault="00E308A5" w:rsidP="00AB4B28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4F49B98" w14:textId="77777777" w:rsidTr="00E308A5">
        <w:trPr>
          <w:trHeight w:val="267"/>
        </w:trPr>
        <w:tc>
          <w:tcPr>
            <w:tcW w:w="825" w:type="dxa"/>
          </w:tcPr>
          <w:p w14:paraId="628CE46B" w14:textId="77777777" w:rsidR="00E308A5" w:rsidRDefault="00E308A5" w:rsidP="00FC6D45">
            <w:r>
              <w:t>82.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C3F9" w14:textId="1657D952" w:rsidR="00E308A5" w:rsidRDefault="00E308A5" w:rsidP="00FC6D45">
            <w:r>
              <w:t>2025/09/25</w:t>
            </w:r>
          </w:p>
        </w:tc>
        <w:tc>
          <w:tcPr>
            <w:tcW w:w="4961" w:type="dxa"/>
          </w:tcPr>
          <w:p w14:paraId="4121FEE6" w14:textId="77777777" w:rsidR="00E308A5" w:rsidRDefault="00E308A5" w:rsidP="00FC6D45">
            <w:r w:rsidRPr="00620DB4">
              <w:t xml:space="preserve">Bijlage 1 </w:t>
            </w:r>
            <w:proofErr w:type="spellStart"/>
            <w:r w:rsidRPr="00620DB4">
              <w:t>Baarlosestraat</w:t>
            </w:r>
            <w:proofErr w:type="spellEnd"/>
            <w:r w:rsidRPr="00620DB4">
              <w:t xml:space="preserve"> 325 Controlerapport</w:t>
            </w:r>
          </w:p>
        </w:tc>
        <w:tc>
          <w:tcPr>
            <w:tcW w:w="6237" w:type="dxa"/>
          </w:tcPr>
          <w:p w14:paraId="503C966B" w14:textId="149958B5" w:rsidR="00E308A5" w:rsidRDefault="00E308A5" w:rsidP="00FC6D45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4489E94" w14:textId="77777777" w:rsidTr="00E308A5">
        <w:trPr>
          <w:trHeight w:val="267"/>
        </w:trPr>
        <w:tc>
          <w:tcPr>
            <w:tcW w:w="825" w:type="dxa"/>
          </w:tcPr>
          <w:p w14:paraId="170205F1" w14:textId="77777777" w:rsidR="00E308A5" w:rsidRDefault="00E308A5" w:rsidP="00FC6D45">
            <w:r>
              <w:t>83.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9B5C" w14:textId="4338D38A" w:rsidR="00E308A5" w:rsidRDefault="00E308A5" w:rsidP="00FC6D45">
            <w:r>
              <w:t>2025/10/15</w:t>
            </w:r>
          </w:p>
        </w:tc>
        <w:tc>
          <w:tcPr>
            <w:tcW w:w="4961" w:type="dxa"/>
          </w:tcPr>
          <w:p w14:paraId="0316E3BB" w14:textId="77777777" w:rsidR="00E308A5" w:rsidRDefault="00E308A5" w:rsidP="00FC6D45">
            <w:r w:rsidRPr="00620DB4">
              <w:t xml:space="preserve">Bijlage 2 </w:t>
            </w:r>
            <w:proofErr w:type="spellStart"/>
            <w:r w:rsidRPr="00620DB4">
              <w:t>Baarlosestraat</w:t>
            </w:r>
            <w:proofErr w:type="spellEnd"/>
            <w:r w:rsidRPr="00620DB4">
              <w:t xml:space="preserve"> 325 AERIUS-berekening</w:t>
            </w:r>
          </w:p>
        </w:tc>
        <w:tc>
          <w:tcPr>
            <w:tcW w:w="6237" w:type="dxa"/>
          </w:tcPr>
          <w:p w14:paraId="202B1F1A" w14:textId="07DF31C5" w:rsidR="00E308A5" w:rsidRDefault="00385FB5" w:rsidP="00FC6D45">
            <w:r>
              <w:t>Integraal openbaar</w:t>
            </w:r>
          </w:p>
        </w:tc>
      </w:tr>
      <w:tr w:rsidR="00E308A5" w14:paraId="439CE294" w14:textId="77777777" w:rsidTr="00E308A5">
        <w:trPr>
          <w:trHeight w:val="267"/>
        </w:trPr>
        <w:tc>
          <w:tcPr>
            <w:tcW w:w="825" w:type="dxa"/>
          </w:tcPr>
          <w:p w14:paraId="10F84F1D" w14:textId="77777777" w:rsidR="00E308A5" w:rsidRDefault="00E308A5" w:rsidP="00FC6D45">
            <w:r>
              <w:t>84.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B99E" w14:textId="76182A2C" w:rsidR="00E308A5" w:rsidRDefault="00E308A5" w:rsidP="00FC6D45">
            <w:r>
              <w:t>2017/02/09</w:t>
            </w:r>
          </w:p>
        </w:tc>
        <w:tc>
          <w:tcPr>
            <w:tcW w:w="4961" w:type="dxa"/>
          </w:tcPr>
          <w:p w14:paraId="0D80B114" w14:textId="77777777" w:rsidR="00E308A5" w:rsidRDefault="00E308A5" w:rsidP="00FC6D45">
            <w:r w:rsidRPr="00620DB4">
              <w:t xml:space="preserve">Bijlage 1 bij mandaatbesluit </w:t>
            </w:r>
            <w:proofErr w:type="spellStart"/>
            <w:r w:rsidRPr="00620DB4">
              <w:t>Wnb</w:t>
            </w:r>
            <w:proofErr w:type="spellEnd"/>
            <w:r w:rsidRPr="00620DB4">
              <w:t>-vergunning</w:t>
            </w:r>
          </w:p>
        </w:tc>
        <w:tc>
          <w:tcPr>
            <w:tcW w:w="6237" w:type="dxa"/>
          </w:tcPr>
          <w:p w14:paraId="6FF37134" w14:textId="2278F523" w:rsidR="00E308A5" w:rsidRDefault="00E308A5" w:rsidP="00FC6D45"/>
          <w:p w14:paraId="1D15F51B" w14:textId="0634CBB3" w:rsidR="00E308A5" w:rsidRDefault="00E308A5" w:rsidP="00FC6D45">
            <w:r>
              <w:t>Artikel 5.1, tweede lid, onder e, van de Wet open overheid</w:t>
            </w:r>
          </w:p>
        </w:tc>
      </w:tr>
      <w:tr w:rsidR="00E308A5" w14:paraId="7F2E56EF" w14:textId="77777777" w:rsidTr="00E308A5">
        <w:trPr>
          <w:trHeight w:val="267"/>
        </w:trPr>
        <w:tc>
          <w:tcPr>
            <w:tcW w:w="825" w:type="dxa"/>
          </w:tcPr>
          <w:p w14:paraId="74AD2D97" w14:textId="77777777" w:rsidR="00E308A5" w:rsidRDefault="00E308A5" w:rsidP="00FC6D45">
            <w:r>
              <w:t>85.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F44A" w14:textId="1816E069" w:rsidR="00E308A5" w:rsidRDefault="00E308A5" w:rsidP="00FC6D45">
            <w:r>
              <w:t>2025/10/23</w:t>
            </w:r>
          </w:p>
        </w:tc>
        <w:tc>
          <w:tcPr>
            <w:tcW w:w="4961" w:type="dxa"/>
          </w:tcPr>
          <w:p w14:paraId="493A8D3B" w14:textId="77777777" w:rsidR="00E308A5" w:rsidRDefault="00E308A5" w:rsidP="00FC6D45">
            <w:r w:rsidRPr="00620DB4">
              <w:t>Bijlage 2 bij mandaatbesluit Controlerapport</w:t>
            </w:r>
          </w:p>
        </w:tc>
        <w:tc>
          <w:tcPr>
            <w:tcW w:w="6237" w:type="dxa"/>
          </w:tcPr>
          <w:p w14:paraId="6648DBCF" w14:textId="6F4EDBEA" w:rsidR="00E308A5" w:rsidRDefault="00E308A5" w:rsidP="00FC6D45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90B969E" w14:textId="77777777" w:rsidTr="00E308A5">
        <w:trPr>
          <w:trHeight w:val="267"/>
        </w:trPr>
        <w:tc>
          <w:tcPr>
            <w:tcW w:w="825" w:type="dxa"/>
          </w:tcPr>
          <w:p w14:paraId="2FCA07D6" w14:textId="77777777" w:rsidR="00E308A5" w:rsidRDefault="00E308A5" w:rsidP="00FC6D45">
            <w:r>
              <w:t>86.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5DB4" w14:textId="40ABCA87" w:rsidR="00E308A5" w:rsidRDefault="00E308A5" w:rsidP="00FC6D45">
            <w:r>
              <w:t>2025/10/23</w:t>
            </w:r>
          </w:p>
        </w:tc>
        <w:tc>
          <w:tcPr>
            <w:tcW w:w="4961" w:type="dxa"/>
          </w:tcPr>
          <w:p w14:paraId="0766AEBE" w14:textId="77777777" w:rsidR="00E308A5" w:rsidRDefault="00E308A5" w:rsidP="00FC6D45">
            <w:r w:rsidRPr="00620DB4">
              <w:t xml:space="preserve">Controlerapport </w:t>
            </w:r>
            <w:proofErr w:type="spellStart"/>
            <w:r w:rsidRPr="00620DB4">
              <w:t>Beeselseweg</w:t>
            </w:r>
            <w:proofErr w:type="spellEnd"/>
            <w:r w:rsidRPr="00620DB4">
              <w:t xml:space="preserve"> 40 Reuver</w:t>
            </w:r>
          </w:p>
        </w:tc>
        <w:tc>
          <w:tcPr>
            <w:tcW w:w="6237" w:type="dxa"/>
          </w:tcPr>
          <w:p w14:paraId="094A5551" w14:textId="1D262656" w:rsidR="00E308A5" w:rsidRDefault="00E308A5" w:rsidP="00FC6D45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790BA83" w14:textId="77777777" w:rsidTr="00E308A5">
        <w:trPr>
          <w:trHeight w:val="267"/>
        </w:trPr>
        <w:tc>
          <w:tcPr>
            <w:tcW w:w="825" w:type="dxa"/>
          </w:tcPr>
          <w:p w14:paraId="0C9E046B" w14:textId="77777777" w:rsidR="00E308A5" w:rsidRDefault="00E308A5" w:rsidP="00FC6D45">
            <w:r>
              <w:t>87.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2842" w14:textId="1985613B" w:rsidR="00E308A5" w:rsidRDefault="00E308A5" w:rsidP="00FC6D45">
            <w:r>
              <w:t>2025/12/10</w:t>
            </w:r>
          </w:p>
        </w:tc>
        <w:tc>
          <w:tcPr>
            <w:tcW w:w="4961" w:type="dxa"/>
          </w:tcPr>
          <w:p w14:paraId="444125F9" w14:textId="77777777" w:rsidR="00E308A5" w:rsidRDefault="00E308A5" w:rsidP="00FC6D45">
            <w:r w:rsidRPr="00620DB4">
              <w:t xml:space="preserve">Mandaatbesluit afwijzen handhavingsverzoek inzake </w:t>
            </w:r>
            <w:proofErr w:type="spellStart"/>
            <w:r w:rsidRPr="00620DB4">
              <w:t>Beeselseweg</w:t>
            </w:r>
            <w:proofErr w:type="spellEnd"/>
            <w:r w:rsidRPr="00620DB4">
              <w:t xml:space="preserve"> 40 te Reuver</w:t>
            </w:r>
          </w:p>
        </w:tc>
        <w:tc>
          <w:tcPr>
            <w:tcW w:w="6237" w:type="dxa"/>
          </w:tcPr>
          <w:p w14:paraId="125A8B90" w14:textId="280FC921" w:rsidR="00E308A5" w:rsidRDefault="00E308A5" w:rsidP="00FC6D45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1460DAE" w14:textId="77777777" w:rsidTr="00E308A5">
        <w:trPr>
          <w:trHeight w:val="267"/>
        </w:trPr>
        <w:tc>
          <w:tcPr>
            <w:tcW w:w="825" w:type="dxa"/>
          </w:tcPr>
          <w:p w14:paraId="564FD981" w14:textId="77777777" w:rsidR="00E308A5" w:rsidRDefault="00E308A5" w:rsidP="00FC6D45">
            <w:r>
              <w:lastRenderedPageBreak/>
              <w:t>88.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0041" w14:textId="2CEFD326" w:rsidR="00E308A5" w:rsidRDefault="00E308A5" w:rsidP="00FC6D45">
            <w:r>
              <w:t>2026/02/27</w:t>
            </w:r>
          </w:p>
        </w:tc>
        <w:tc>
          <w:tcPr>
            <w:tcW w:w="4961" w:type="dxa"/>
          </w:tcPr>
          <w:p w14:paraId="5B0EA803" w14:textId="77777777" w:rsidR="00E308A5" w:rsidRDefault="00E308A5" w:rsidP="00FC6D45">
            <w:r w:rsidRPr="00615DCA">
              <w:t>Besluit handhavingsverzoek inzake Bij de Molen 10 te Susteren</w:t>
            </w:r>
          </w:p>
        </w:tc>
        <w:tc>
          <w:tcPr>
            <w:tcW w:w="6237" w:type="dxa"/>
          </w:tcPr>
          <w:p w14:paraId="5C50523B" w14:textId="22FD3B53" w:rsidR="00E308A5" w:rsidRDefault="00E308A5" w:rsidP="00FC6D45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FE6AD62" w14:textId="77777777" w:rsidTr="00E308A5">
        <w:trPr>
          <w:trHeight w:val="267"/>
        </w:trPr>
        <w:tc>
          <w:tcPr>
            <w:tcW w:w="825" w:type="dxa"/>
          </w:tcPr>
          <w:p w14:paraId="17878CF4" w14:textId="77777777" w:rsidR="00E308A5" w:rsidRDefault="00E308A5" w:rsidP="00FC6D45">
            <w:r>
              <w:t>89.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1DB8" w14:textId="078433EC" w:rsidR="00E308A5" w:rsidRDefault="00E308A5" w:rsidP="00FC6D45">
            <w:r>
              <w:t>2016/12/15</w:t>
            </w:r>
          </w:p>
        </w:tc>
        <w:tc>
          <w:tcPr>
            <w:tcW w:w="4961" w:type="dxa"/>
          </w:tcPr>
          <w:p w14:paraId="4B7BF4B5" w14:textId="77777777" w:rsidR="00E308A5" w:rsidRDefault="00E308A5" w:rsidP="00FC6D45">
            <w:r w:rsidRPr="00615DCA">
              <w:t>Bijlage 1 bij besluit Natuurvergunning Bij de Molen 10 Susteren</w:t>
            </w:r>
          </w:p>
        </w:tc>
        <w:tc>
          <w:tcPr>
            <w:tcW w:w="6237" w:type="dxa"/>
          </w:tcPr>
          <w:p w14:paraId="71EDE9D7" w14:textId="77777777" w:rsidR="00E308A5" w:rsidRDefault="00E308A5" w:rsidP="00EB51B1">
            <w:r>
              <w:t>Artikel 5.1, tweede lid, onder e, van de Wet open overheid</w:t>
            </w:r>
          </w:p>
          <w:p w14:paraId="6D67ADED" w14:textId="6BFAD2E4" w:rsidR="00E308A5" w:rsidRDefault="00E308A5" w:rsidP="00EB51B1"/>
        </w:tc>
      </w:tr>
      <w:tr w:rsidR="00E308A5" w14:paraId="1A20D0F3" w14:textId="77777777" w:rsidTr="00E308A5">
        <w:trPr>
          <w:trHeight w:val="267"/>
        </w:trPr>
        <w:tc>
          <w:tcPr>
            <w:tcW w:w="825" w:type="dxa"/>
          </w:tcPr>
          <w:p w14:paraId="3F965BC6" w14:textId="77777777" w:rsidR="00E308A5" w:rsidRDefault="00E308A5" w:rsidP="00FC6D45">
            <w:r>
              <w:t>90.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863D" w14:textId="75C89369" w:rsidR="00E308A5" w:rsidRDefault="00E308A5" w:rsidP="00FC6D45">
            <w:r>
              <w:t>2025/11/25</w:t>
            </w:r>
            <w:r>
              <w:br/>
              <w:t>2026/02/11</w:t>
            </w:r>
          </w:p>
        </w:tc>
        <w:tc>
          <w:tcPr>
            <w:tcW w:w="4961" w:type="dxa"/>
          </w:tcPr>
          <w:p w14:paraId="1A697455" w14:textId="77777777" w:rsidR="00E308A5" w:rsidRDefault="00E308A5" w:rsidP="00FC6D45">
            <w:r w:rsidRPr="00615DCA">
              <w:t>Bijlage 2 bij besluit Controlerapport Bij de Molen 10 te Susteren</w:t>
            </w:r>
          </w:p>
        </w:tc>
        <w:tc>
          <w:tcPr>
            <w:tcW w:w="6237" w:type="dxa"/>
          </w:tcPr>
          <w:p w14:paraId="5AA08DC2" w14:textId="0033C012" w:rsidR="00E308A5" w:rsidRDefault="00E308A5" w:rsidP="00FC6D45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6352BA7" w14:textId="77777777" w:rsidTr="00E308A5">
        <w:trPr>
          <w:trHeight w:val="267"/>
        </w:trPr>
        <w:tc>
          <w:tcPr>
            <w:tcW w:w="825" w:type="dxa"/>
          </w:tcPr>
          <w:p w14:paraId="77FCA788" w14:textId="77777777" w:rsidR="00E308A5" w:rsidRDefault="00E308A5" w:rsidP="00FC6D45">
            <w:r>
              <w:t>91.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0185" w14:textId="2ACC2991" w:rsidR="00E308A5" w:rsidRDefault="00E308A5" w:rsidP="00FC6D45">
            <w:r>
              <w:t>2026/02/27</w:t>
            </w:r>
          </w:p>
        </w:tc>
        <w:tc>
          <w:tcPr>
            <w:tcW w:w="4961" w:type="dxa"/>
          </w:tcPr>
          <w:p w14:paraId="3EAB218F" w14:textId="77777777" w:rsidR="00E308A5" w:rsidRDefault="00E308A5" w:rsidP="00FC6D45">
            <w:r w:rsidRPr="00615DCA">
              <w:t>Besluit handhavingsverzoek inzake Hondsheuvelstraat 9 te Panningen</w:t>
            </w:r>
          </w:p>
        </w:tc>
        <w:tc>
          <w:tcPr>
            <w:tcW w:w="6237" w:type="dxa"/>
          </w:tcPr>
          <w:p w14:paraId="46334769" w14:textId="53625933" w:rsidR="00E308A5" w:rsidRDefault="00E308A5" w:rsidP="00FC6D45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B40E264" w14:textId="77777777" w:rsidTr="00E308A5">
        <w:trPr>
          <w:trHeight w:val="267"/>
        </w:trPr>
        <w:tc>
          <w:tcPr>
            <w:tcW w:w="825" w:type="dxa"/>
          </w:tcPr>
          <w:p w14:paraId="60D85AA4" w14:textId="77777777" w:rsidR="00E308A5" w:rsidRDefault="00E308A5" w:rsidP="00FC6D45">
            <w:r>
              <w:t>92.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2F86" w14:textId="7563746B" w:rsidR="00E308A5" w:rsidRDefault="00E308A5" w:rsidP="00FC6D45">
            <w:r>
              <w:t>2012/11/22</w:t>
            </w:r>
          </w:p>
        </w:tc>
        <w:tc>
          <w:tcPr>
            <w:tcW w:w="4961" w:type="dxa"/>
          </w:tcPr>
          <w:p w14:paraId="729E21BC" w14:textId="77777777" w:rsidR="00E308A5" w:rsidRDefault="00E308A5" w:rsidP="00FC6D45">
            <w:r w:rsidRPr="00615DCA">
              <w:t>Bijlage 1 bij besluit Natuurvergunning 22 november 2012 Hondsheuvelstraat 9 Panningen</w:t>
            </w:r>
          </w:p>
        </w:tc>
        <w:tc>
          <w:tcPr>
            <w:tcW w:w="6237" w:type="dxa"/>
          </w:tcPr>
          <w:p w14:paraId="37812561" w14:textId="77334E8F" w:rsidR="00E308A5" w:rsidRDefault="00E308A5" w:rsidP="00FC6D45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1E76EC0" w14:textId="77777777" w:rsidTr="00E308A5">
        <w:trPr>
          <w:trHeight w:val="267"/>
        </w:trPr>
        <w:tc>
          <w:tcPr>
            <w:tcW w:w="825" w:type="dxa"/>
          </w:tcPr>
          <w:p w14:paraId="5339D019" w14:textId="77777777" w:rsidR="00E308A5" w:rsidRDefault="00E308A5" w:rsidP="00FC6D45">
            <w:r>
              <w:t>93.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2AA4" w14:textId="0376176C" w:rsidR="00E308A5" w:rsidRDefault="00E308A5" w:rsidP="00FC6D45">
            <w:r>
              <w:t>2025/11/06</w:t>
            </w:r>
          </w:p>
        </w:tc>
        <w:tc>
          <w:tcPr>
            <w:tcW w:w="4961" w:type="dxa"/>
          </w:tcPr>
          <w:p w14:paraId="1DFDD46F" w14:textId="77777777" w:rsidR="00E308A5" w:rsidRDefault="00E308A5" w:rsidP="00FC6D45">
            <w:r w:rsidRPr="00615DCA">
              <w:t>Bijlage 2 bij besluit Controlerapport Hondsheuvelstraat 9 te Panningen</w:t>
            </w:r>
          </w:p>
        </w:tc>
        <w:tc>
          <w:tcPr>
            <w:tcW w:w="6237" w:type="dxa"/>
          </w:tcPr>
          <w:p w14:paraId="2DCB6DBB" w14:textId="3B796CEB" w:rsidR="00E308A5" w:rsidRDefault="00E308A5" w:rsidP="00FC6D45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7696DBA" w14:textId="77777777" w:rsidTr="00E308A5">
        <w:trPr>
          <w:trHeight w:val="267"/>
        </w:trPr>
        <w:tc>
          <w:tcPr>
            <w:tcW w:w="825" w:type="dxa"/>
          </w:tcPr>
          <w:p w14:paraId="26907A9E" w14:textId="77777777" w:rsidR="00E308A5" w:rsidRDefault="00E308A5" w:rsidP="00FC6D45">
            <w:r>
              <w:t>94.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C217" w14:textId="646D4919" w:rsidR="00E308A5" w:rsidRDefault="00E308A5" w:rsidP="00FC6D45">
            <w:r>
              <w:t>2026/02/12</w:t>
            </w:r>
          </w:p>
        </w:tc>
        <w:tc>
          <w:tcPr>
            <w:tcW w:w="4961" w:type="dxa"/>
          </w:tcPr>
          <w:p w14:paraId="576EA9CC" w14:textId="77777777" w:rsidR="00E308A5" w:rsidRDefault="00E308A5" w:rsidP="00FC6D45">
            <w:r w:rsidRPr="00615DCA">
              <w:t xml:space="preserve">Bijlage 3 bij besluit Hondsheuvelstraat 9 AERIUS-berekening feitelijk </w:t>
            </w:r>
            <w:proofErr w:type="spellStart"/>
            <w:r w:rsidRPr="00615DCA">
              <w:t>vs</w:t>
            </w:r>
            <w:proofErr w:type="spellEnd"/>
            <w:r w:rsidRPr="00615DCA">
              <w:t xml:space="preserve"> vergund</w:t>
            </w:r>
          </w:p>
        </w:tc>
        <w:tc>
          <w:tcPr>
            <w:tcW w:w="6237" w:type="dxa"/>
          </w:tcPr>
          <w:p w14:paraId="4B74CEDA" w14:textId="07039ABC" w:rsidR="00E308A5" w:rsidRDefault="00E308A5" w:rsidP="00FC6D45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A2112E8" w14:textId="77777777" w:rsidTr="00E308A5">
        <w:trPr>
          <w:trHeight w:val="267"/>
        </w:trPr>
        <w:tc>
          <w:tcPr>
            <w:tcW w:w="825" w:type="dxa"/>
          </w:tcPr>
          <w:p w14:paraId="52A362AB" w14:textId="77777777" w:rsidR="00E308A5" w:rsidRDefault="00E308A5" w:rsidP="00FC6D45">
            <w:r>
              <w:t>95.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1BC0" w14:textId="4F9A2D22" w:rsidR="00E308A5" w:rsidRDefault="00E308A5" w:rsidP="00FC6D45">
            <w:r>
              <w:t>2026/02/12</w:t>
            </w:r>
          </w:p>
        </w:tc>
        <w:tc>
          <w:tcPr>
            <w:tcW w:w="4961" w:type="dxa"/>
          </w:tcPr>
          <w:p w14:paraId="4EEE8897" w14:textId="77777777" w:rsidR="00E308A5" w:rsidRDefault="00E308A5" w:rsidP="00FC6D45">
            <w:r w:rsidRPr="00615DCA">
              <w:t>Bijlage 4 bij besluit Hondsheuvelstraat 9 AERIUS-berekening randeffect</w:t>
            </w:r>
          </w:p>
        </w:tc>
        <w:tc>
          <w:tcPr>
            <w:tcW w:w="6237" w:type="dxa"/>
          </w:tcPr>
          <w:p w14:paraId="2FFADBA7" w14:textId="1C4FB756" w:rsidR="00E308A5" w:rsidRDefault="00E308A5" w:rsidP="00FC6D45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5DF2560" w14:textId="77777777" w:rsidTr="00E308A5">
        <w:trPr>
          <w:trHeight w:val="267"/>
        </w:trPr>
        <w:tc>
          <w:tcPr>
            <w:tcW w:w="825" w:type="dxa"/>
          </w:tcPr>
          <w:p w14:paraId="41DF4604" w14:textId="77777777" w:rsidR="00E308A5" w:rsidRDefault="00E308A5" w:rsidP="00FC6D45">
            <w:r>
              <w:t>96.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EB56" w14:textId="68C23E27" w:rsidR="00E308A5" w:rsidRDefault="00E308A5" w:rsidP="00FC6D45">
            <w:r>
              <w:t>2025/06/10</w:t>
            </w:r>
          </w:p>
        </w:tc>
        <w:tc>
          <w:tcPr>
            <w:tcW w:w="4961" w:type="dxa"/>
          </w:tcPr>
          <w:p w14:paraId="3889FA97" w14:textId="77777777" w:rsidR="00E308A5" w:rsidRDefault="00E308A5" w:rsidP="00FC6D45">
            <w:r w:rsidRPr="00615DCA">
              <w:t>Handhavingsverzoek per post</w:t>
            </w:r>
          </w:p>
        </w:tc>
        <w:tc>
          <w:tcPr>
            <w:tcW w:w="6237" w:type="dxa"/>
          </w:tcPr>
          <w:p w14:paraId="205F3D1D" w14:textId="5D4FB2AE" w:rsidR="00E308A5" w:rsidRDefault="00E308A5" w:rsidP="00FC6D45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53831E1" w14:textId="77777777" w:rsidTr="00E308A5">
        <w:trPr>
          <w:trHeight w:val="267"/>
        </w:trPr>
        <w:tc>
          <w:tcPr>
            <w:tcW w:w="825" w:type="dxa"/>
          </w:tcPr>
          <w:p w14:paraId="4CA9A0E7" w14:textId="77777777" w:rsidR="00E308A5" w:rsidRDefault="00E308A5" w:rsidP="00FC6D45">
            <w:r>
              <w:t>97.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98BC" w14:textId="7ED73EF9" w:rsidR="00E308A5" w:rsidRDefault="00E308A5" w:rsidP="00FC6D45">
            <w:r>
              <w:t>2025/05/27</w:t>
            </w:r>
          </w:p>
        </w:tc>
        <w:tc>
          <w:tcPr>
            <w:tcW w:w="4961" w:type="dxa"/>
          </w:tcPr>
          <w:p w14:paraId="53861D77" w14:textId="77777777" w:rsidR="00E308A5" w:rsidRDefault="00E308A5" w:rsidP="00FC6D45">
            <w:r w:rsidRPr="00615DCA">
              <w:t>Handhavingsverzoek per post</w:t>
            </w:r>
          </w:p>
        </w:tc>
        <w:tc>
          <w:tcPr>
            <w:tcW w:w="6237" w:type="dxa"/>
          </w:tcPr>
          <w:p w14:paraId="5B254EC5" w14:textId="271B825F" w:rsidR="00E308A5" w:rsidRDefault="00E308A5" w:rsidP="00FC6D45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9F83490" w14:textId="77777777" w:rsidTr="00E308A5">
        <w:trPr>
          <w:trHeight w:val="267"/>
        </w:trPr>
        <w:tc>
          <w:tcPr>
            <w:tcW w:w="825" w:type="dxa"/>
          </w:tcPr>
          <w:p w14:paraId="27DE5164" w14:textId="77777777" w:rsidR="00E308A5" w:rsidRDefault="00E308A5" w:rsidP="00FC6D45">
            <w:r>
              <w:t>98.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3C34" w14:textId="2297CA60" w:rsidR="00E308A5" w:rsidRDefault="00E308A5" w:rsidP="00FC6D45">
            <w:r>
              <w:t>2025/10/23</w:t>
            </w:r>
          </w:p>
        </w:tc>
        <w:tc>
          <w:tcPr>
            <w:tcW w:w="4961" w:type="dxa"/>
          </w:tcPr>
          <w:p w14:paraId="73434651" w14:textId="77777777" w:rsidR="00E308A5" w:rsidRDefault="00E308A5" w:rsidP="00FC6D45">
            <w:r w:rsidRPr="00615DCA">
              <w:t xml:space="preserve">Z113 6a. Mandaatbesluit afwijzing handhavingsverzoek inzake das </w:t>
            </w:r>
            <w:proofErr w:type="spellStart"/>
            <w:r w:rsidRPr="00615DCA">
              <w:t>Zaarderheiken</w:t>
            </w:r>
            <w:proofErr w:type="spellEnd"/>
          </w:p>
        </w:tc>
        <w:tc>
          <w:tcPr>
            <w:tcW w:w="6237" w:type="dxa"/>
          </w:tcPr>
          <w:p w14:paraId="76ED90CD" w14:textId="77AC2230" w:rsidR="00E308A5" w:rsidRDefault="00E308A5" w:rsidP="00FC6D45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B63130F" w14:textId="77777777" w:rsidTr="00E308A5">
        <w:trPr>
          <w:trHeight w:val="267"/>
        </w:trPr>
        <w:tc>
          <w:tcPr>
            <w:tcW w:w="825" w:type="dxa"/>
          </w:tcPr>
          <w:p w14:paraId="32054963" w14:textId="77777777" w:rsidR="00E308A5" w:rsidRDefault="00E308A5" w:rsidP="00FC6D45">
            <w:r>
              <w:t>99.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2F9" w14:textId="343B785A" w:rsidR="00E308A5" w:rsidRDefault="00E308A5" w:rsidP="00FC6D45">
            <w:r>
              <w:t>2025/09/30</w:t>
            </w:r>
          </w:p>
        </w:tc>
        <w:tc>
          <w:tcPr>
            <w:tcW w:w="4961" w:type="dxa"/>
          </w:tcPr>
          <w:p w14:paraId="3193734A" w14:textId="77777777" w:rsidR="00E308A5" w:rsidRDefault="00E308A5" w:rsidP="00FC6D45">
            <w:r w:rsidRPr="00615DCA">
              <w:t>Z113 6b. Controlerapport 30 september 2025</w:t>
            </w:r>
          </w:p>
        </w:tc>
        <w:tc>
          <w:tcPr>
            <w:tcW w:w="6237" w:type="dxa"/>
          </w:tcPr>
          <w:p w14:paraId="00BAA6A4" w14:textId="58895531" w:rsidR="00E308A5" w:rsidRDefault="00E308A5" w:rsidP="00FC6D45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8117052" w14:textId="77777777" w:rsidTr="00E308A5">
        <w:trPr>
          <w:trHeight w:val="267"/>
        </w:trPr>
        <w:tc>
          <w:tcPr>
            <w:tcW w:w="825" w:type="dxa"/>
          </w:tcPr>
          <w:p w14:paraId="62DEF77B" w14:textId="77777777" w:rsidR="00E308A5" w:rsidRDefault="00E308A5" w:rsidP="00FC6D45">
            <w:r>
              <w:t>100.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27B7" w14:textId="6884E65D" w:rsidR="00E308A5" w:rsidRDefault="00E308A5" w:rsidP="00FC6D45">
            <w:r>
              <w:t>2021/09/24</w:t>
            </w:r>
          </w:p>
        </w:tc>
        <w:tc>
          <w:tcPr>
            <w:tcW w:w="4961" w:type="dxa"/>
          </w:tcPr>
          <w:p w14:paraId="26055EE4" w14:textId="77777777" w:rsidR="00E308A5" w:rsidRDefault="00E308A5" w:rsidP="00FC6D45">
            <w:r w:rsidRPr="00615DCA">
              <w:t>Z113 6c. Mitigatieplan das</w:t>
            </w:r>
          </w:p>
        </w:tc>
        <w:tc>
          <w:tcPr>
            <w:tcW w:w="6237" w:type="dxa"/>
          </w:tcPr>
          <w:p w14:paraId="37160847" w14:textId="43AF0B3E" w:rsidR="00E308A5" w:rsidRDefault="00E308A5" w:rsidP="00FC6D45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8EE24DE" w14:textId="77777777" w:rsidTr="00E308A5">
        <w:trPr>
          <w:trHeight w:val="267"/>
        </w:trPr>
        <w:tc>
          <w:tcPr>
            <w:tcW w:w="825" w:type="dxa"/>
          </w:tcPr>
          <w:p w14:paraId="000EDBE0" w14:textId="77777777" w:rsidR="00E308A5" w:rsidRDefault="00E308A5" w:rsidP="007E6304">
            <w:r>
              <w:t>101.</w:t>
            </w:r>
          </w:p>
        </w:tc>
        <w:tc>
          <w:tcPr>
            <w:tcW w:w="2289" w:type="dxa"/>
          </w:tcPr>
          <w:p w14:paraId="5515CAEF" w14:textId="16BA4575" w:rsidR="00E308A5" w:rsidRDefault="00E308A5" w:rsidP="007E6304">
            <w:r>
              <w:t>2026/02/11</w:t>
            </w:r>
          </w:p>
        </w:tc>
        <w:tc>
          <w:tcPr>
            <w:tcW w:w="4961" w:type="dxa"/>
          </w:tcPr>
          <w:p w14:paraId="40171342" w14:textId="660A2CF1" w:rsidR="00E308A5" w:rsidRDefault="00E308A5" w:rsidP="007E6304">
            <w:r w:rsidRPr="0055285C">
              <w:t xml:space="preserve">Bijlage 1 Controlerapport </w:t>
            </w:r>
            <w:proofErr w:type="spellStart"/>
            <w:r w:rsidRPr="0055285C">
              <w:t>Beaumix</w:t>
            </w:r>
            <w:proofErr w:type="spellEnd"/>
            <w:r w:rsidRPr="0055285C">
              <w:t xml:space="preserve"> A2 opslag en toepassing</w:t>
            </w:r>
          </w:p>
        </w:tc>
        <w:tc>
          <w:tcPr>
            <w:tcW w:w="6237" w:type="dxa"/>
          </w:tcPr>
          <w:p w14:paraId="504AA9AF" w14:textId="4E156F17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195667D" w14:textId="77777777" w:rsidTr="00E308A5">
        <w:trPr>
          <w:trHeight w:val="267"/>
        </w:trPr>
        <w:tc>
          <w:tcPr>
            <w:tcW w:w="825" w:type="dxa"/>
          </w:tcPr>
          <w:p w14:paraId="330918DD" w14:textId="77777777" w:rsidR="00E308A5" w:rsidRDefault="00E308A5" w:rsidP="007E6304">
            <w:r>
              <w:t>102.</w:t>
            </w:r>
          </w:p>
        </w:tc>
        <w:tc>
          <w:tcPr>
            <w:tcW w:w="2289" w:type="dxa"/>
          </w:tcPr>
          <w:p w14:paraId="7F0BA34F" w14:textId="03075779" w:rsidR="00E308A5" w:rsidRDefault="00E308A5" w:rsidP="007E6304">
            <w:r>
              <w:t>2025/09/07</w:t>
            </w:r>
          </w:p>
        </w:tc>
        <w:tc>
          <w:tcPr>
            <w:tcW w:w="4961" w:type="dxa"/>
          </w:tcPr>
          <w:p w14:paraId="7C850368" w14:textId="2F6B0466" w:rsidR="00E308A5" w:rsidRDefault="00E308A5" w:rsidP="007E6304">
            <w:r w:rsidRPr="0055285C">
              <w:t>Handhavingsverzoek</w:t>
            </w:r>
          </w:p>
        </w:tc>
        <w:tc>
          <w:tcPr>
            <w:tcW w:w="6237" w:type="dxa"/>
          </w:tcPr>
          <w:p w14:paraId="15E0BAC6" w14:textId="4CD5C0EF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7BD06A2" w14:textId="77777777" w:rsidTr="00E308A5">
        <w:trPr>
          <w:trHeight w:val="267"/>
        </w:trPr>
        <w:tc>
          <w:tcPr>
            <w:tcW w:w="825" w:type="dxa"/>
          </w:tcPr>
          <w:p w14:paraId="7B898BB8" w14:textId="77777777" w:rsidR="00E308A5" w:rsidRDefault="00E308A5" w:rsidP="007E6304">
            <w:r>
              <w:t>103.</w:t>
            </w:r>
          </w:p>
        </w:tc>
        <w:tc>
          <w:tcPr>
            <w:tcW w:w="2289" w:type="dxa"/>
          </w:tcPr>
          <w:p w14:paraId="66C20887" w14:textId="4BB378C0" w:rsidR="00E308A5" w:rsidRDefault="00E308A5" w:rsidP="007E6304">
            <w:r>
              <w:t>2026/03/05</w:t>
            </w:r>
          </w:p>
        </w:tc>
        <w:tc>
          <w:tcPr>
            <w:tcW w:w="4961" w:type="dxa"/>
          </w:tcPr>
          <w:p w14:paraId="3CCE1875" w14:textId="379497A5" w:rsidR="00E308A5" w:rsidRDefault="00E308A5" w:rsidP="007E6304">
            <w:r w:rsidRPr="0055285C">
              <w:t>Mandaatbesluit handhavingsverzoek</w:t>
            </w:r>
          </w:p>
        </w:tc>
        <w:tc>
          <w:tcPr>
            <w:tcW w:w="6237" w:type="dxa"/>
          </w:tcPr>
          <w:p w14:paraId="498D0C2E" w14:textId="15E6417A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204EE0E" w14:textId="77777777" w:rsidTr="00E308A5">
        <w:trPr>
          <w:trHeight w:val="267"/>
        </w:trPr>
        <w:tc>
          <w:tcPr>
            <w:tcW w:w="825" w:type="dxa"/>
          </w:tcPr>
          <w:p w14:paraId="69B448FE" w14:textId="77777777" w:rsidR="00E308A5" w:rsidRDefault="00E308A5" w:rsidP="007E6304">
            <w:r>
              <w:t>104.</w:t>
            </w:r>
          </w:p>
        </w:tc>
        <w:tc>
          <w:tcPr>
            <w:tcW w:w="2289" w:type="dxa"/>
          </w:tcPr>
          <w:p w14:paraId="446137CD" w14:textId="3F2C35A5" w:rsidR="00E308A5" w:rsidRDefault="00E308A5" w:rsidP="007E6304">
            <w:r>
              <w:t>2026/03/03</w:t>
            </w:r>
          </w:p>
        </w:tc>
        <w:tc>
          <w:tcPr>
            <w:tcW w:w="4961" w:type="dxa"/>
          </w:tcPr>
          <w:p w14:paraId="60A69328" w14:textId="5A8A5F92" w:rsidR="00E308A5" w:rsidRDefault="00E308A5" w:rsidP="007E6304">
            <w:r w:rsidRPr="0055285C">
              <w:t xml:space="preserve">Beslissing op bezwaar inz. afwijzen </w:t>
            </w:r>
            <w:proofErr w:type="spellStart"/>
            <w:r w:rsidRPr="0055285C">
              <w:t>hh.verzoek</w:t>
            </w:r>
            <w:proofErr w:type="spellEnd"/>
            <w:r w:rsidRPr="0055285C">
              <w:t xml:space="preserve"> </w:t>
            </w:r>
            <w:proofErr w:type="spellStart"/>
            <w:r w:rsidRPr="0055285C">
              <w:t>mbt</w:t>
            </w:r>
            <w:proofErr w:type="spellEnd"/>
            <w:r w:rsidRPr="0055285C">
              <w:t xml:space="preserve"> gewasbesch.mid.</w:t>
            </w:r>
          </w:p>
        </w:tc>
        <w:tc>
          <w:tcPr>
            <w:tcW w:w="6237" w:type="dxa"/>
          </w:tcPr>
          <w:p w14:paraId="71683DA5" w14:textId="4120917E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B8F1E20" w14:textId="77777777" w:rsidTr="00E308A5">
        <w:trPr>
          <w:trHeight w:val="267"/>
        </w:trPr>
        <w:tc>
          <w:tcPr>
            <w:tcW w:w="825" w:type="dxa"/>
          </w:tcPr>
          <w:p w14:paraId="622D5BA9" w14:textId="77777777" w:rsidR="00E308A5" w:rsidRDefault="00E308A5" w:rsidP="007E6304">
            <w:r>
              <w:t>105.</w:t>
            </w:r>
          </w:p>
        </w:tc>
        <w:tc>
          <w:tcPr>
            <w:tcW w:w="2289" w:type="dxa"/>
          </w:tcPr>
          <w:p w14:paraId="012254AA" w14:textId="1E12C7E5" w:rsidR="00E308A5" w:rsidRDefault="00E308A5" w:rsidP="007E6304">
            <w:r>
              <w:t>2026/01/27</w:t>
            </w:r>
          </w:p>
        </w:tc>
        <w:tc>
          <w:tcPr>
            <w:tcW w:w="4961" w:type="dxa"/>
          </w:tcPr>
          <w:p w14:paraId="1D16B150" w14:textId="09813A96" w:rsidR="00E308A5" w:rsidRDefault="00E308A5" w:rsidP="007E6304">
            <w:r w:rsidRPr="0055285C">
              <w:t>Bijlage 1 bij BOB Z97 Advies</w:t>
            </w:r>
          </w:p>
        </w:tc>
        <w:tc>
          <w:tcPr>
            <w:tcW w:w="6237" w:type="dxa"/>
          </w:tcPr>
          <w:p w14:paraId="0A9CFC58" w14:textId="074009E5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BF7B3AD" w14:textId="77777777" w:rsidTr="00E308A5">
        <w:trPr>
          <w:trHeight w:val="267"/>
        </w:trPr>
        <w:tc>
          <w:tcPr>
            <w:tcW w:w="825" w:type="dxa"/>
          </w:tcPr>
          <w:p w14:paraId="0C837A4F" w14:textId="77777777" w:rsidR="00E308A5" w:rsidRDefault="00E308A5" w:rsidP="007E6304">
            <w:r>
              <w:t>106.</w:t>
            </w:r>
          </w:p>
        </w:tc>
        <w:tc>
          <w:tcPr>
            <w:tcW w:w="2289" w:type="dxa"/>
          </w:tcPr>
          <w:p w14:paraId="2AF7E385" w14:textId="518B6492" w:rsidR="00E308A5" w:rsidRDefault="00E308A5" w:rsidP="007E6304">
            <w:r>
              <w:t>2026/01/08</w:t>
            </w:r>
          </w:p>
        </w:tc>
        <w:tc>
          <w:tcPr>
            <w:tcW w:w="4961" w:type="dxa"/>
          </w:tcPr>
          <w:p w14:paraId="02E02F5A" w14:textId="3DB1381A" w:rsidR="00E308A5" w:rsidRDefault="00E308A5" w:rsidP="007E6304">
            <w:r w:rsidRPr="0055285C">
              <w:t>Bijlage 2 bij BOB Z97 Verslag hoorzitting</w:t>
            </w:r>
          </w:p>
        </w:tc>
        <w:tc>
          <w:tcPr>
            <w:tcW w:w="6237" w:type="dxa"/>
          </w:tcPr>
          <w:p w14:paraId="6D852E7D" w14:textId="2288B046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1EEE2AC" w14:textId="77777777" w:rsidTr="00E308A5">
        <w:trPr>
          <w:trHeight w:val="267"/>
        </w:trPr>
        <w:tc>
          <w:tcPr>
            <w:tcW w:w="825" w:type="dxa"/>
          </w:tcPr>
          <w:p w14:paraId="78B4CBA9" w14:textId="77777777" w:rsidR="00E308A5" w:rsidRDefault="00E308A5" w:rsidP="007E6304">
            <w:r>
              <w:lastRenderedPageBreak/>
              <w:t>107.</w:t>
            </w:r>
          </w:p>
        </w:tc>
        <w:tc>
          <w:tcPr>
            <w:tcW w:w="2289" w:type="dxa"/>
          </w:tcPr>
          <w:p w14:paraId="4AF60E1A" w14:textId="6B9E20B5" w:rsidR="00E308A5" w:rsidRDefault="00E308A5" w:rsidP="007E6304">
            <w:r>
              <w:t>2026/01/08</w:t>
            </w:r>
          </w:p>
        </w:tc>
        <w:tc>
          <w:tcPr>
            <w:tcW w:w="4961" w:type="dxa"/>
          </w:tcPr>
          <w:p w14:paraId="5C87D116" w14:textId="52C20C58" w:rsidR="00E308A5" w:rsidRDefault="00E308A5" w:rsidP="007E6304">
            <w:r w:rsidRPr="0055285C">
              <w:t>Bijlage 3 Pleitnota overgelegd tijdens hoorzitting 8 januari 2026</w:t>
            </w:r>
          </w:p>
        </w:tc>
        <w:tc>
          <w:tcPr>
            <w:tcW w:w="6237" w:type="dxa"/>
          </w:tcPr>
          <w:p w14:paraId="616D2A6F" w14:textId="3BDB8BFF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B298096" w14:textId="77777777" w:rsidTr="00E308A5">
        <w:trPr>
          <w:trHeight w:val="267"/>
        </w:trPr>
        <w:tc>
          <w:tcPr>
            <w:tcW w:w="825" w:type="dxa"/>
          </w:tcPr>
          <w:p w14:paraId="047AB1A3" w14:textId="77777777" w:rsidR="00E308A5" w:rsidRDefault="00E308A5" w:rsidP="007E6304">
            <w:r>
              <w:t>108.</w:t>
            </w:r>
          </w:p>
        </w:tc>
        <w:tc>
          <w:tcPr>
            <w:tcW w:w="2289" w:type="dxa"/>
          </w:tcPr>
          <w:p w14:paraId="71FD62D3" w14:textId="2C59C0A2" w:rsidR="00E308A5" w:rsidRDefault="00E308A5" w:rsidP="007E6304">
            <w:r>
              <w:t>2025/08/04</w:t>
            </w:r>
          </w:p>
        </w:tc>
        <w:tc>
          <w:tcPr>
            <w:tcW w:w="4961" w:type="dxa"/>
          </w:tcPr>
          <w:p w14:paraId="20C523BA" w14:textId="79607012" w:rsidR="00E308A5" w:rsidRDefault="00E308A5" w:rsidP="007E6304">
            <w:r w:rsidRPr="00962D17">
              <w:t xml:space="preserve">Controlerapport gebr. </w:t>
            </w:r>
            <w:proofErr w:type="spellStart"/>
            <w:r w:rsidRPr="00962D17">
              <w:t>Corstjens</w:t>
            </w:r>
            <w:proofErr w:type="spellEnd"/>
          </w:p>
        </w:tc>
        <w:tc>
          <w:tcPr>
            <w:tcW w:w="6237" w:type="dxa"/>
          </w:tcPr>
          <w:p w14:paraId="45F85FC6" w14:textId="596D1F9D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4C67284" w14:textId="77777777" w:rsidTr="00E308A5">
        <w:trPr>
          <w:trHeight w:val="267"/>
        </w:trPr>
        <w:tc>
          <w:tcPr>
            <w:tcW w:w="825" w:type="dxa"/>
          </w:tcPr>
          <w:p w14:paraId="0236E8A4" w14:textId="77777777" w:rsidR="00E308A5" w:rsidRDefault="00E308A5" w:rsidP="007E6304">
            <w:r>
              <w:t>109.</w:t>
            </w:r>
          </w:p>
        </w:tc>
        <w:tc>
          <w:tcPr>
            <w:tcW w:w="2289" w:type="dxa"/>
          </w:tcPr>
          <w:p w14:paraId="0F878FA8" w14:textId="0A3FCA84" w:rsidR="00E308A5" w:rsidRDefault="00E308A5" w:rsidP="007E6304">
            <w:r>
              <w:t>2025/09/02</w:t>
            </w:r>
          </w:p>
        </w:tc>
        <w:tc>
          <w:tcPr>
            <w:tcW w:w="4961" w:type="dxa"/>
          </w:tcPr>
          <w:p w14:paraId="5E9EDCB9" w14:textId="03B85628" w:rsidR="00E308A5" w:rsidRDefault="00E308A5" w:rsidP="007E6304">
            <w:r w:rsidRPr="00962D17">
              <w:t>GS-besluit handhavingsverzoek</w:t>
            </w:r>
          </w:p>
        </w:tc>
        <w:tc>
          <w:tcPr>
            <w:tcW w:w="6237" w:type="dxa"/>
          </w:tcPr>
          <w:p w14:paraId="0F869AFF" w14:textId="47DBFB87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B599D90" w14:textId="77777777" w:rsidTr="00E308A5">
        <w:trPr>
          <w:trHeight w:val="267"/>
        </w:trPr>
        <w:tc>
          <w:tcPr>
            <w:tcW w:w="825" w:type="dxa"/>
          </w:tcPr>
          <w:p w14:paraId="4C23F277" w14:textId="77777777" w:rsidR="00E308A5" w:rsidRDefault="00E308A5" w:rsidP="007E6304">
            <w:r>
              <w:t>110.</w:t>
            </w:r>
          </w:p>
        </w:tc>
        <w:tc>
          <w:tcPr>
            <w:tcW w:w="2289" w:type="dxa"/>
          </w:tcPr>
          <w:p w14:paraId="1A19A822" w14:textId="4C48DE41" w:rsidR="00E308A5" w:rsidRDefault="00E308A5" w:rsidP="007E6304">
            <w:r>
              <w:t>2025/09/02</w:t>
            </w:r>
          </w:p>
        </w:tc>
        <w:tc>
          <w:tcPr>
            <w:tcW w:w="4961" w:type="dxa"/>
          </w:tcPr>
          <w:p w14:paraId="6553DF37" w14:textId="51CDFA7F" w:rsidR="00E308A5" w:rsidRDefault="00E308A5" w:rsidP="007E6304">
            <w:r w:rsidRPr="00962D17">
              <w:t>GS-brief afwijzing handhavingsverzoek</w:t>
            </w:r>
          </w:p>
        </w:tc>
        <w:tc>
          <w:tcPr>
            <w:tcW w:w="6237" w:type="dxa"/>
          </w:tcPr>
          <w:p w14:paraId="5DA72A07" w14:textId="761B5ED3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5700B87" w14:textId="77777777" w:rsidTr="00E308A5">
        <w:trPr>
          <w:trHeight w:val="267"/>
        </w:trPr>
        <w:tc>
          <w:tcPr>
            <w:tcW w:w="825" w:type="dxa"/>
          </w:tcPr>
          <w:p w14:paraId="47FE6ADD" w14:textId="77777777" w:rsidR="00E308A5" w:rsidRDefault="00E308A5" w:rsidP="007E6304">
            <w:r>
              <w:t>111.</w:t>
            </w:r>
          </w:p>
        </w:tc>
        <w:tc>
          <w:tcPr>
            <w:tcW w:w="2289" w:type="dxa"/>
          </w:tcPr>
          <w:p w14:paraId="06567A0E" w14:textId="22833536" w:rsidR="00E308A5" w:rsidRDefault="00E308A5" w:rsidP="007E6304">
            <w:r>
              <w:t>2025/04/10</w:t>
            </w:r>
          </w:p>
        </w:tc>
        <w:tc>
          <w:tcPr>
            <w:tcW w:w="4961" w:type="dxa"/>
          </w:tcPr>
          <w:p w14:paraId="3E950F6D" w14:textId="660FBC4A" w:rsidR="00E308A5" w:rsidRDefault="00E308A5" w:rsidP="007E6304">
            <w:r w:rsidRPr="00962D17">
              <w:t>Handhavingsverzoek per post</w:t>
            </w:r>
          </w:p>
        </w:tc>
        <w:tc>
          <w:tcPr>
            <w:tcW w:w="6237" w:type="dxa"/>
          </w:tcPr>
          <w:p w14:paraId="777DA61B" w14:textId="2B8BD960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2EC08FB" w14:textId="77777777" w:rsidTr="00E308A5">
        <w:trPr>
          <w:trHeight w:val="267"/>
        </w:trPr>
        <w:tc>
          <w:tcPr>
            <w:tcW w:w="825" w:type="dxa"/>
          </w:tcPr>
          <w:p w14:paraId="16772199" w14:textId="77777777" w:rsidR="00E308A5" w:rsidRDefault="00E308A5" w:rsidP="007E6304">
            <w:r>
              <w:t>112.</w:t>
            </w:r>
          </w:p>
        </w:tc>
        <w:tc>
          <w:tcPr>
            <w:tcW w:w="2289" w:type="dxa"/>
          </w:tcPr>
          <w:p w14:paraId="73509F1B" w14:textId="1E9D2B0A" w:rsidR="00E308A5" w:rsidRDefault="00E308A5" w:rsidP="007E6304">
            <w:r>
              <w:t>2025/09/02</w:t>
            </w:r>
          </w:p>
        </w:tc>
        <w:tc>
          <w:tcPr>
            <w:tcW w:w="4961" w:type="dxa"/>
          </w:tcPr>
          <w:p w14:paraId="76F4B54F" w14:textId="04B76124" w:rsidR="00E308A5" w:rsidRDefault="00E308A5" w:rsidP="007E6304">
            <w:r w:rsidRPr="00962D17">
              <w:t>Waarschuwingsbrief inzake gebruik gewasbeschermingsmiddelen</w:t>
            </w:r>
          </w:p>
        </w:tc>
        <w:tc>
          <w:tcPr>
            <w:tcW w:w="6237" w:type="dxa"/>
          </w:tcPr>
          <w:p w14:paraId="24DC841F" w14:textId="55539286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082E700" w14:textId="77777777" w:rsidTr="00E308A5">
        <w:trPr>
          <w:trHeight w:val="267"/>
        </w:trPr>
        <w:tc>
          <w:tcPr>
            <w:tcW w:w="825" w:type="dxa"/>
          </w:tcPr>
          <w:p w14:paraId="74215F78" w14:textId="77777777" w:rsidR="00E308A5" w:rsidRDefault="00E308A5" w:rsidP="007E6304">
            <w:r>
              <w:t>113.</w:t>
            </w:r>
          </w:p>
        </w:tc>
        <w:tc>
          <w:tcPr>
            <w:tcW w:w="2289" w:type="dxa"/>
          </w:tcPr>
          <w:p w14:paraId="3F587A13" w14:textId="0E88F0FB" w:rsidR="00E308A5" w:rsidRDefault="00E308A5" w:rsidP="007E6304">
            <w:r>
              <w:t>2025/07/22</w:t>
            </w:r>
          </w:p>
        </w:tc>
        <w:tc>
          <w:tcPr>
            <w:tcW w:w="4961" w:type="dxa"/>
          </w:tcPr>
          <w:p w14:paraId="405011EE" w14:textId="0A165808" w:rsidR="00E308A5" w:rsidRDefault="00E308A5" w:rsidP="007E6304">
            <w:r w:rsidRPr="00962D17">
              <w:t>Bijlage 1 bij besluit Controlerapport handhavingsverzoek Hollander 2b</w:t>
            </w:r>
          </w:p>
        </w:tc>
        <w:tc>
          <w:tcPr>
            <w:tcW w:w="6237" w:type="dxa"/>
          </w:tcPr>
          <w:p w14:paraId="5ACCA7EF" w14:textId="7976B09D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FC8091F" w14:textId="77777777" w:rsidTr="00E308A5">
        <w:trPr>
          <w:trHeight w:val="267"/>
        </w:trPr>
        <w:tc>
          <w:tcPr>
            <w:tcW w:w="825" w:type="dxa"/>
          </w:tcPr>
          <w:p w14:paraId="28E4B0C3" w14:textId="77777777" w:rsidR="00E308A5" w:rsidRDefault="00E308A5" w:rsidP="007E6304">
            <w:r>
              <w:t>114.</w:t>
            </w:r>
          </w:p>
        </w:tc>
        <w:tc>
          <w:tcPr>
            <w:tcW w:w="2289" w:type="dxa"/>
          </w:tcPr>
          <w:p w14:paraId="685DE06F" w14:textId="36919890" w:rsidR="00E308A5" w:rsidRDefault="00E308A5" w:rsidP="007E6304">
            <w:r>
              <w:t>2026/02/12</w:t>
            </w:r>
          </w:p>
        </w:tc>
        <w:tc>
          <w:tcPr>
            <w:tcW w:w="4961" w:type="dxa"/>
          </w:tcPr>
          <w:p w14:paraId="7477F9FB" w14:textId="163BD5FE" w:rsidR="00E308A5" w:rsidRDefault="00E308A5" w:rsidP="007E6304">
            <w:r w:rsidRPr="00962D17">
              <w:t>Bijlage 1 bij besluit Z109 - advies</w:t>
            </w:r>
          </w:p>
        </w:tc>
        <w:tc>
          <w:tcPr>
            <w:tcW w:w="6237" w:type="dxa"/>
          </w:tcPr>
          <w:p w14:paraId="39BE1575" w14:textId="30BEF0D6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663AA65" w14:textId="77777777" w:rsidTr="00E308A5">
        <w:trPr>
          <w:trHeight w:val="267"/>
        </w:trPr>
        <w:tc>
          <w:tcPr>
            <w:tcW w:w="825" w:type="dxa"/>
          </w:tcPr>
          <w:p w14:paraId="4812C7D9" w14:textId="77777777" w:rsidR="00E308A5" w:rsidRDefault="00E308A5" w:rsidP="007E6304">
            <w:r>
              <w:t>115.</w:t>
            </w:r>
          </w:p>
        </w:tc>
        <w:tc>
          <w:tcPr>
            <w:tcW w:w="2289" w:type="dxa"/>
          </w:tcPr>
          <w:p w14:paraId="1389A4A7" w14:textId="0A969BD1" w:rsidR="00E308A5" w:rsidRDefault="00E308A5" w:rsidP="007E6304">
            <w:r>
              <w:t>2017/10/05</w:t>
            </w:r>
          </w:p>
        </w:tc>
        <w:tc>
          <w:tcPr>
            <w:tcW w:w="4961" w:type="dxa"/>
          </w:tcPr>
          <w:p w14:paraId="227E65D3" w14:textId="108D35C3" w:rsidR="00E308A5" w:rsidRDefault="00E308A5" w:rsidP="007E6304">
            <w:r w:rsidRPr="00962D17">
              <w:t xml:space="preserve">Bijlage 2 bij besluit </w:t>
            </w:r>
            <w:proofErr w:type="spellStart"/>
            <w:r w:rsidRPr="00962D17">
              <w:t>Wnb</w:t>
            </w:r>
            <w:proofErr w:type="spellEnd"/>
            <w:r w:rsidRPr="00962D17">
              <w:t>-vergunning d.d. 5 oktober 2017</w:t>
            </w:r>
          </w:p>
        </w:tc>
        <w:tc>
          <w:tcPr>
            <w:tcW w:w="6237" w:type="dxa"/>
          </w:tcPr>
          <w:p w14:paraId="66150A3F" w14:textId="6EAE001F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A1E44DC" w14:textId="77777777" w:rsidTr="00E308A5">
        <w:trPr>
          <w:trHeight w:val="267"/>
        </w:trPr>
        <w:tc>
          <w:tcPr>
            <w:tcW w:w="825" w:type="dxa"/>
          </w:tcPr>
          <w:p w14:paraId="188CD683" w14:textId="77777777" w:rsidR="00E308A5" w:rsidRDefault="00E308A5" w:rsidP="007E6304">
            <w:r>
              <w:t>116.</w:t>
            </w:r>
          </w:p>
        </w:tc>
        <w:tc>
          <w:tcPr>
            <w:tcW w:w="2289" w:type="dxa"/>
          </w:tcPr>
          <w:p w14:paraId="6E0E0FB1" w14:textId="4EE449B0" w:rsidR="00E308A5" w:rsidRDefault="00E308A5" w:rsidP="007E6304">
            <w:r>
              <w:t>2026/01/29</w:t>
            </w:r>
          </w:p>
        </w:tc>
        <w:tc>
          <w:tcPr>
            <w:tcW w:w="4961" w:type="dxa"/>
          </w:tcPr>
          <w:p w14:paraId="2C7CEAAB" w14:textId="14542E11" w:rsidR="00E308A5" w:rsidRDefault="00E308A5" w:rsidP="007E6304">
            <w:r w:rsidRPr="00962D17">
              <w:t>Bijlage 2 bij besluit Z109 - verslag hoorzitting</w:t>
            </w:r>
          </w:p>
        </w:tc>
        <w:tc>
          <w:tcPr>
            <w:tcW w:w="6237" w:type="dxa"/>
          </w:tcPr>
          <w:p w14:paraId="4F437537" w14:textId="6B7E39BB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9F08056" w14:textId="77777777" w:rsidTr="00E308A5">
        <w:trPr>
          <w:trHeight w:val="267"/>
        </w:trPr>
        <w:tc>
          <w:tcPr>
            <w:tcW w:w="825" w:type="dxa"/>
          </w:tcPr>
          <w:p w14:paraId="2644A528" w14:textId="77777777" w:rsidR="00E308A5" w:rsidRDefault="00E308A5" w:rsidP="007E6304">
            <w:r>
              <w:t>117.</w:t>
            </w:r>
          </w:p>
        </w:tc>
        <w:tc>
          <w:tcPr>
            <w:tcW w:w="2289" w:type="dxa"/>
          </w:tcPr>
          <w:p w14:paraId="3280C553" w14:textId="26EBB796" w:rsidR="00E308A5" w:rsidRDefault="00E308A5" w:rsidP="007E6304">
            <w:r>
              <w:t>2025/09/16</w:t>
            </w:r>
          </w:p>
        </w:tc>
        <w:tc>
          <w:tcPr>
            <w:tcW w:w="4961" w:type="dxa"/>
          </w:tcPr>
          <w:p w14:paraId="111EDA2C" w14:textId="7C780CCD" w:rsidR="00E308A5" w:rsidRDefault="00E308A5" w:rsidP="007E6304">
            <w:r w:rsidRPr="00962D17">
              <w:t>Bijlage 3 bij besluit AERIUS-verschilberekening 16 september 2025</w:t>
            </w:r>
          </w:p>
        </w:tc>
        <w:tc>
          <w:tcPr>
            <w:tcW w:w="6237" w:type="dxa"/>
          </w:tcPr>
          <w:p w14:paraId="67A4755E" w14:textId="525A3719" w:rsidR="00E308A5" w:rsidRDefault="00385FB5" w:rsidP="007E6304">
            <w:r>
              <w:t>Integraal openbaar</w:t>
            </w:r>
          </w:p>
        </w:tc>
      </w:tr>
      <w:tr w:rsidR="00E308A5" w14:paraId="072E4979" w14:textId="77777777" w:rsidTr="00E308A5">
        <w:trPr>
          <w:trHeight w:val="267"/>
        </w:trPr>
        <w:tc>
          <w:tcPr>
            <w:tcW w:w="825" w:type="dxa"/>
          </w:tcPr>
          <w:p w14:paraId="6A780901" w14:textId="77777777" w:rsidR="00E308A5" w:rsidRDefault="00E308A5" w:rsidP="007E6304">
            <w:r>
              <w:t>118.</w:t>
            </w:r>
          </w:p>
        </w:tc>
        <w:tc>
          <w:tcPr>
            <w:tcW w:w="2289" w:type="dxa"/>
          </w:tcPr>
          <w:p w14:paraId="19FE5A2F" w14:textId="3BEEB661" w:rsidR="00E308A5" w:rsidRDefault="00E308A5" w:rsidP="007E6304">
            <w:r>
              <w:t>-</w:t>
            </w:r>
          </w:p>
        </w:tc>
        <w:tc>
          <w:tcPr>
            <w:tcW w:w="4961" w:type="dxa"/>
          </w:tcPr>
          <w:p w14:paraId="4DD6895A" w14:textId="24901161" w:rsidR="00E308A5" w:rsidRDefault="00E308A5" w:rsidP="007E6304">
            <w:r w:rsidRPr="00962D17">
              <w:t>Bijlage 3 bij besluit Pleitnotitie derde-belanghebbende</w:t>
            </w:r>
          </w:p>
        </w:tc>
        <w:tc>
          <w:tcPr>
            <w:tcW w:w="6237" w:type="dxa"/>
          </w:tcPr>
          <w:p w14:paraId="3A601817" w14:textId="7BB2A4E8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4AA42C2" w14:textId="77777777" w:rsidTr="00E308A5">
        <w:trPr>
          <w:trHeight w:val="267"/>
        </w:trPr>
        <w:tc>
          <w:tcPr>
            <w:tcW w:w="825" w:type="dxa"/>
          </w:tcPr>
          <w:p w14:paraId="15C563F4" w14:textId="77777777" w:rsidR="00E308A5" w:rsidRDefault="00E308A5" w:rsidP="007E6304">
            <w:r>
              <w:t>119.</w:t>
            </w:r>
          </w:p>
        </w:tc>
        <w:tc>
          <w:tcPr>
            <w:tcW w:w="2289" w:type="dxa"/>
          </w:tcPr>
          <w:p w14:paraId="50983592" w14:textId="4FD78C9E" w:rsidR="00E308A5" w:rsidRDefault="00E308A5" w:rsidP="007E6304">
            <w:r>
              <w:t>2026/03/17</w:t>
            </w:r>
          </w:p>
        </w:tc>
        <w:tc>
          <w:tcPr>
            <w:tcW w:w="4961" w:type="dxa"/>
          </w:tcPr>
          <w:p w14:paraId="7A4C0923" w14:textId="45F78849" w:rsidR="00E308A5" w:rsidRDefault="00E308A5" w:rsidP="007E6304">
            <w:r w:rsidRPr="00962D17">
              <w:t>GS-</w:t>
            </w:r>
            <w:proofErr w:type="spellStart"/>
            <w:r w:rsidRPr="00962D17">
              <w:t>besl</w:t>
            </w:r>
            <w:proofErr w:type="spellEnd"/>
            <w:r w:rsidRPr="00962D17">
              <w:t xml:space="preserve">. </w:t>
            </w:r>
            <w:proofErr w:type="spellStart"/>
            <w:r w:rsidRPr="00962D17">
              <w:t>Besl</w:t>
            </w:r>
            <w:proofErr w:type="spellEnd"/>
            <w:r w:rsidRPr="00962D17">
              <w:t xml:space="preserve">. op </w:t>
            </w:r>
            <w:proofErr w:type="spellStart"/>
            <w:r w:rsidRPr="00962D17">
              <w:t>bezw</w:t>
            </w:r>
            <w:proofErr w:type="spellEnd"/>
            <w:r w:rsidRPr="00962D17">
              <w:t xml:space="preserve">. inz. afwijzen </w:t>
            </w:r>
            <w:proofErr w:type="spellStart"/>
            <w:r w:rsidRPr="00962D17">
              <w:t>hh</w:t>
            </w:r>
            <w:proofErr w:type="spellEnd"/>
            <w:r w:rsidRPr="00962D17">
              <w:t xml:space="preserve"> verzoek </w:t>
            </w:r>
            <w:proofErr w:type="spellStart"/>
            <w:r w:rsidRPr="00962D17">
              <w:t>WBdP</w:t>
            </w:r>
            <w:proofErr w:type="spellEnd"/>
          </w:p>
        </w:tc>
        <w:tc>
          <w:tcPr>
            <w:tcW w:w="6237" w:type="dxa"/>
          </w:tcPr>
          <w:p w14:paraId="52078185" w14:textId="6DFFE036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D38F6AF" w14:textId="77777777" w:rsidTr="00E308A5">
        <w:trPr>
          <w:trHeight w:val="267"/>
        </w:trPr>
        <w:tc>
          <w:tcPr>
            <w:tcW w:w="825" w:type="dxa"/>
          </w:tcPr>
          <w:p w14:paraId="12CFCA98" w14:textId="77777777" w:rsidR="00E308A5" w:rsidRDefault="00E308A5" w:rsidP="007E6304">
            <w:r>
              <w:t>120.</w:t>
            </w:r>
          </w:p>
        </w:tc>
        <w:tc>
          <w:tcPr>
            <w:tcW w:w="2289" w:type="dxa"/>
          </w:tcPr>
          <w:p w14:paraId="489BF2F3" w14:textId="1B3A5A06" w:rsidR="00E308A5" w:rsidRDefault="00E308A5" w:rsidP="007E6304">
            <w:r>
              <w:t>2026/03/17</w:t>
            </w:r>
          </w:p>
        </w:tc>
        <w:tc>
          <w:tcPr>
            <w:tcW w:w="4961" w:type="dxa"/>
          </w:tcPr>
          <w:p w14:paraId="21C423EE" w14:textId="44342E63" w:rsidR="00E308A5" w:rsidRDefault="00E308A5" w:rsidP="007E6304">
            <w:r w:rsidRPr="00962D17">
              <w:t>GS-brief Beslissing op bezwaar inzake Hollander 2b te Heythuysen</w:t>
            </w:r>
          </w:p>
        </w:tc>
        <w:tc>
          <w:tcPr>
            <w:tcW w:w="6237" w:type="dxa"/>
          </w:tcPr>
          <w:p w14:paraId="7CA31828" w14:textId="786FB1A7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464C8D2" w14:textId="77777777" w:rsidTr="00E308A5">
        <w:trPr>
          <w:trHeight w:val="267"/>
        </w:trPr>
        <w:tc>
          <w:tcPr>
            <w:tcW w:w="825" w:type="dxa"/>
          </w:tcPr>
          <w:p w14:paraId="3D5C7CE1" w14:textId="77777777" w:rsidR="00E308A5" w:rsidRDefault="00E308A5" w:rsidP="007E6304">
            <w:r>
              <w:t>121.</w:t>
            </w:r>
          </w:p>
        </w:tc>
        <w:tc>
          <w:tcPr>
            <w:tcW w:w="2289" w:type="dxa"/>
          </w:tcPr>
          <w:p w14:paraId="202F8D65" w14:textId="289C5CBE" w:rsidR="00E308A5" w:rsidRDefault="00E308A5" w:rsidP="007E6304">
            <w:r>
              <w:t>2025/02/12</w:t>
            </w:r>
          </w:p>
        </w:tc>
        <w:tc>
          <w:tcPr>
            <w:tcW w:w="4961" w:type="dxa"/>
          </w:tcPr>
          <w:p w14:paraId="5B50245F" w14:textId="20E46BF3" w:rsidR="00E308A5" w:rsidRDefault="00E308A5" w:rsidP="007E6304">
            <w:r w:rsidRPr="00962D17">
              <w:t>Handhavingsverzoek</w:t>
            </w:r>
          </w:p>
        </w:tc>
        <w:tc>
          <w:tcPr>
            <w:tcW w:w="6237" w:type="dxa"/>
          </w:tcPr>
          <w:p w14:paraId="2C9031B2" w14:textId="2FF112F7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B4B4F5E" w14:textId="77777777" w:rsidTr="00E308A5">
        <w:trPr>
          <w:trHeight w:val="267"/>
        </w:trPr>
        <w:tc>
          <w:tcPr>
            <w:tcW w:w="825" w:type="dxa"/>
          </w:tcPr>
          <w:p w14:paraId="3979133B" w14:textId="77777777" w:rsidR="00E308A5" w:rsidRDefault="00E308A5" w:rsidP="007E6304">
            <w:r>
              <w:t>122.</w:t>
            </w:r>
          </w:p>
        </w:tc>
        <w:tc>
          <w:tcPr>
            <w:tcW w:w="2289" w:type="dxa"/>
          </w:tcPr>
          <w:p w14:paraId="74E38A55" w14:textId="119EA038" w:rsidR="00E308A5" w:rsidRDefault="00E308A5" w:rsidP="007E6304">
            <w:r>
              <w:t>2025/10/01</w:t>
            </w:r>
          </w:p>
        </w:tc>
        <w:tc>
          <w:tcPr>
            <w:tcW w:w="4961" w:type="dxa"/>
          </w:tcPr>
          <w:p w14:paraId="583EDF28" w14:textId="760E16E6" w:rsidR="00E308A5" w:rsidRDefault="00E308A5" w:rsidP="007E6304">
            <w:r w:rsidRPr="00962D17">
              <w:t>Mandaatbesluit 1 oktober 2025</w:t>
            </w:r>
          </w:p>
        </w:tc>
        <w:tc>
          <w:tcPr>
            <w:tcW w:w="6237" w:type="dxa"/>
          </w:tcPr>
          <w:p w14:paraId="7F03DA2B" w14:textId="6F2C22E2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5F21DB8" w14:textId="77777777" w:rsidTr="00E308A5">
        <w:trPr>
          <w:trHeight w:val="267"/>
        </w:trPr>
        <w:tc>
          <w:tcPr>
            <w:tcW w:w="825" w:type="dxa"/>
          </w:tcPr>
          <w:p w14:paraId="633078F3" w14:textId="77777777" w:rsidR="00E308A5" w:rsidRDefault="00E308A5" w:rsidP="007E6304">
            <w:r>
              <w:t>123.</w:t>
            </w:r>
          </w:p>
        </w:tc>
        <w:tc>
          <w:tcPr>
            <w:tcW w:w="2289" w:type="dxa"/>
          </w:tcPr>
          <w:p w14:paraId="559CFE22" w14:textId="0D754ADB" w:rsidR="00E308A5" w:rsidRDefault="00E308A5" w:rsidP="007E6304">
            <w:r>
              <w:t>2025/10/16</w:t>
            </w:r>
          </w:p>
        </w:tc>
        <w:tc>
          <w:tcPr>
            <w:tcW w:w="4961" w:type="dxa"/>
          </w:tcPr>
          <w:p w14:paraId="02CE41DC" w14:textId="15917CA7" w:rsidR="00E308A5" w:rsidRDefault="00E308A5" w:rsidP="007E6304">
            <w:r w:rsidRPr="0012785C">
              <w:t>Bijlage 1 bij beslissing op bezwaar Advies Adviescommissie</w:t>
            </w:r>
          </w:p>
        </w:tc>
        <w:tc>
          <w:tcPr>
            <w:tcW w:w="6237" w:type="dxa"/>
          </w:tcPr>
          <w:p w14:paraId="3DC150CA" w14:textId="28B7C96B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844F5D5" w14:textId="77777777" w:rsidTr="00E308A5">
        <w:trPr>
          <w:trHeight w:val="267"/>
        </w:trPr>
        <w:tc>
          <w:tcPr>
            <w:tcW w:w="825" w:type="dxa"/>
          </w:tcPr>
          <w:p w14:paraId="746AE499" w14:textId="77777777" w:rsidR="00E308A5" w:rsidRDefault="00E308A5" w:rsidP="007E6304">
            <w:r>
              <w:t>124.</w:t>
            </w:r>
          </w:p>
        </w:tc>
        <w:tc>
          <w:tcPr>
            <w:tcW w:w="2289" w:type="dxa"/>
          </w:tcPr>
          <w:p w14:paraId="43D0A9BC" w14:textId="67C5641C" w:rsidR="00E308A5" w:rsidRDefault="00E308A5" w:rsidP="007E6304">
            <w:r>
              <w:t>2020/10/01</w:t>
            </w:r>
          </w:p>
        </w:tc>
        <w:tc>
          <w:tcPr>
            <w:tcW w:w="4961" w:type="dxa"/>
          </w:tcPr>
          <w:p w14:paraId="370C575B" w14:textId="0967D954" w:rsidR="00E308A5" w:rsidRDefault="00E308A5" w:rsidP="007E6304">
            <w:r w:rsidRPr="0012785C">
              <w:t>Bijlage 1 Natuurvergunning 1 oktober 2020_02</w:t>
            </w:r>
          </w:p>
        </w:tc>
        <w:tc>
          <w:tcPr>
            <w:tcW w:w="6237" w:type="dxa"/>
          </w:tcPr>
          <w:p w14:paraId="6F801187" w14:textId="59F004CD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08909A8" w14:textId="77777777" w:rsidTr="00E308A5">
        <w:trPr>
          <w:trHeight w:val="267"/>
        </w:trPr>
        <w:tc>
          <w:tcPr>
            <w:tcW w:w="825" w:type="dxa"/>
          </w:tcPr>
          <w:p w14:paraId="7897A1BA" w14:textId="77777777" w:rsidR="00E308A5" w:rsidRDefault="00E308A5" w:rsidP="007E6304">
            <w:r>
              <w:t>125.</w:t>
            </w:r>
          </w:p>
        </w:tc>
        <w:tc>
          <w:tcPr>
            <w:tcW w:w="2289" w:type="dxa"/>
          </w:tcPr>
          <w:p w14:paraId="6C2442FF" w14:textId="1A9E7AFD" w:rsidR="00E308A5" w:rsidRDefault="00E308A5" w:rsidP="007E6304">
            <w:r>
              <w:t>2025/04/14</w:t>
            </w:r>
          </w:p>
        </w:tc>
        <w:tc>
          <w:tcPr>
            <w:tcW w:w="4961" w:type="dxa"/>
          </w:tcPr>
          <w:p w14:paraId="462B162A" w14:textId="70092A01" w:rsidR="00E308A5" w:rsidRDefault="00E308A5" w:rsidP="007E6304">
            <w:r w:rsidRPr="0012785C">
              <w:t>Bijlage 2 Controlerapport 14 april 2025_01</w:t>
            </w:r>
          </w:p>
        </w:tc>
        <w:tc>
          <w:tcPr>
            <w:tcW w:w="6237" w:type="dxa"/>
          </w:tcPr>
          <w:p w14:paraId="7DFE27E4" w14:textId="3F618CD4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092C276" w14:textId="77777777" w:rsidTr="00E308A5">
        <w:trPr>
          <w:trHeight w:val="267"/>
        </w:trPr>
        <w:tc>
          <w:tcPr>
            <w:tcW w:w="825" w:type="dxa"/>
          </w:tcPr>
          <w:p w14:paraId="44443FCF" w14:textId="77777777" w:rsidR="00E308A5" w:rsidRDefault="00E308A5" w:rsidP="007E6304">
            <w:r>
              <w:t>126.</w:t>
            </w:r>
          </w:p>
        </w:tc>
        <w:tc>
          <w:tcPr>
            <w:tcW w:w="2289" w:type="dxa"/>
          </w:tcPr>
          <w:p w14:paraId="0950B082" w14:textId="4CE0F634" w:rsidR="00E308A5" w:rsidRDefault="00E308A5" w:rsidP="007E6304">
            <w:r>
              <w:t>2025/06/10</w:t>
            </w:r>
          </w:p>
        </w:tc>
        <w:tc>
          <w:tcPr>
            <w:tcW w:w="4961" w:type="dxa"/>
          </w:tcPr>
          <w:p w14:paraId="77902990" w14:textId="2A9D54F0" w:rsidR="00E308A5" w:rsidRDefault="00E308A5" w:rsidP="007E6304">
            <w:r w:rsidRPr="0012785C">
              <w:t>Bijlage 3 AERIUS-verschilberekening_02</w:t>
            </w:r>
          </w:p>
        </w:tc>
        <w:tc>
          <w:tcPr>
            <w:tcW w:w="6237" w:type="dxa"/>
          </w:tcPr>
          <w:p w14:paraId="70977E4F" w14:textId="699D9A83" w:rsidR="00E308A5" w:rsidRDefault="00385FB5" w:rsidP="007E6304">
            <w:r>
              <w:t>Integraal openbaar</w:t>
            </w:r>
          </w:p>
        </w:tc>
      </w:tr>
      <w:tr w:rsidR="00E308A5" w14:paraId="731653E3" w14:textId="77777777" w:rsidTr="00E308A5">
        <w:trPr>
          <w:trHeight w:val="267"/>
        </w:trPr>
        <w:tc>
          <w:tcPr>
            <w:tcW w:w="825" w:type="dxa"/>
          </w:tcPr>
          <w:p w14:paraId="793B11FD" w14:textId="77777777" w:rsidR="00E308A5" w:rsidRDefault="00E308A5" w:rsidP="007E6304">
            <w:r>
              <w:t>127.</w:t>
            </w:r>
          </w:p>
        </w:tc>
        <w:tc>
          <w:tcPr>
            <w:tcW w:w="2289" w:type="dxa"/>
          </w:tcPr>
          <w:p w14:paraId="6A2E110B" w14:textId="6D520EDE" w:rsidR="00E308A5" w:rsidRDefault="00E308A5" w:rsidP="007E6304">
            <w:r>
              <w:t>2025/06/10</w:t>
            </w:r>
          </w:p>
        </w:tc>
        <w:tc>
          <w:tcPr>
            <w:tcW w:w="4961" w:type="dxa"/>
          </w:tcPr>
          <w:p w14:paraId="0450AFD6" w14:textId="70D0364E" w:rsidR="00E308A5" w:rsidRDefault="00E308A5" w:rsidP="007E6304">
            <w:r w:rsidRPr="0012785C">
              <w:t>Bijlage 4 AERIUS-berekening randeffect_02</w:t>
            </w:r>
          </w:p>
        </w:tc>
        <w:tc>
          <w:tcPr>
            <w:tcW w:w="6237" w:type="dxa"/>
          </w:tcPr>
          <w:p w14:paraId="26765A3E" w14:textId="14135FFD" w:rsidR="00E308A5" w:rsidRDefault="00180034" w:rsidP="007E6304">
            <w:r>
              <w:t>Integraal openbaar</w:t>
            </w:r>
          </w:p>
        </w:tc>
      </w:tr>
      <w:tr w:rsidR="00E308A5" w14:paraId="04CC938F" w14:textId="77777777" w:rsidTr="00E308A5">
        <w:trPr>
          <w:trHeight w:val="267"/>
        </w:trPr>
        <w:tc>
          <w:tcPr>
            <w:tcW w:w="825" w:type="dxa"/>
          </w:tcPr>
          <w:p w14:paraId="3A9D2A2B" w14:textId="77777777" w:rsidR="00E308A5" w:rsidRDefault="00E308A5" w:rsidP="007E6304">
            <w:r>
              <w:t>128.</w:t>
            </w:r>
          </w:p>
        </w:tc>
        <w:tc>
          <w:tcPr>
            <w:tcW w:w="2289" w:type="dxa"/>
          </w:tcPr>
          <w:p w14:paraId="3A679374" w14:textId="00113CA9" w:rsidR="00E308A5" w:rsidRDefault="00E308A5" w:rsidP="007E6304">
            <w:r>
              <w:t>2025/12/02</w:t>
            </w:r>
          </w:p>
        </w:tc>
        <w:tc>
          <w:tcPr>
            <w:tcW w:w="4961" w:type="dxa"/>
          </w:tcPr>
          <w:p w14:paraId="3290AF32" w14:textId="7EC0343C" w:rsidR="00E308A5" w:rsidRDefault="00E308A5" w:rsidP="007E6304">
            <w:r w:rsidRPr="0012785C">
              <w:t>GS brief Beslissing op bezwaar Hoofstraat 17</w:t>
            </w:r>
          </w:p>
        </w:tc>
        <w:tc>
          <w:tcPr>
            <w:tcW w:w="6237" w:type="dxa"/>
          </w:tcPr>
          <w:p w14:paraId="739DD3C6" w14:textId="06847784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47F22BA" w14:textId="77777777" w:rsidTr="00E308A5">
        <w:trPr>
          <w:trHeight w:val="267"/>
        </w:trPr>
        <w:tc>
          <w:tcPr>
            <w:tcW w:w="825" w:type="dxa"/>
          </w:tcPr>
          <w:p w14:paraId="37457BC3" w14:textId="77777777" w:rsidR="00E308A5" w:rsidRDefault="00E308A5" w:rsidP="007E6304">
            <w:r>
              <w:lastRenderedPageBreak/>
              <w:t>129.</w:t>
            </w:r>
          </w:p>
        </w:tc>
        <w:tc>
          <w:tcPr>
            <w:tcW w:w="2289" w:type="dxa"/>
          </w:tcPr>
          <w:p w14:paraId="7FA9C51F" w14:textId="3050C2FD" w:rsidR="00E308A5" w:rsidRDefault="00E308A5" w:rsidP="007E6304">
            <w:r>
              <w:t>2025/12/02</w:t>
            </w:r>
          </w:p>
        </w:tc>
        <w:tc>
          <w:tcPr>
            <w:tcW w:w="4961" w:type="dxa"/>
          </w:tcPr>
          <w:p w14:paraId="2EFC3BEF" w14:textId="2EA0E333" w:rsidR="00E308A5" w:rsidRDefault="00E308A5" w:rsidP="007E6304">
            <w:r w:rsidRPr="0012785C">
              <w:t>GS-besluit beslissing op bezwaar Hoofstraat 17</w:t>
            </w:r>
          </w:p>
        </w:tc>
        <w:tc>
          <w:tcPr>
            <w:tcW w:w="6237" w:type="dxa"/>
          </w:tcPr>
          <w:p w14:paraId="1D941B77" w14:textId="788D2836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532B745" w14:textId="77777777" w:rsidTr="00E308A5">
        <w:trPr>
          <w:trHeight w:val="267"/>
        </w:trPr>
        <w:tc>
          <w:tcPr>
            <w:tcW w:w="825" w:type="dxa"/>
          </w:tcPr>
          <w:p w14:paraId="0C6410CA" w14:textId="77777777" w:rsidR="00E308A5" w:rsidRDefault="00E308A5" w:rsidP="007E6304">
            <w:r>
              <w:t>130.</w:t>
            </w:r>
          </w:p>
        </w:tc>
        <w:tc>
          <w:tcPr>
            <w:tcW w:w="2289" w:type="dxa"/>
          </w:tcPr>
          <w:p w14:paraId="75E4D957" w14:textId="2555221B" w:rsidR="00E308A5" w:rsidRDefault="00E308A5" w:rsidP="007E6304">
            <w:r>
              <w:t>2025/02/19</w:t>
            </w:r>
          </w:p>
        </w:tc>
        <w:tc>
          <w:tcPr>
            <w:tcW w:w="4961" w:type="dxa"/>
          </w:tcPr>
          <w:p w14:paraId="6772D524" w14:textId="6D38E9AD" w:rsidR="00E308A5" w:rsidRDefault="00E308A5" w:rsidP="007E6304">
            <w:r w:rsidRPr="0012785C">
              <w:t>Handhavingsverzoek</w:t>
            </w:r>
          </w:p>
        </w:tc>
        <w:tc>
          <w:tcPr>
            <w:tcW w:w="6237" w:type="dxa"/>
          </w:tcPr>
          <w:p w14:paraId="3B67ADB4" w14:textId="470C7EF0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99CCA04" w14:textId="77777777" w:rsidTr="00E308A5">
        <w:trPr>
          <w:trHeight w:val="267"/>
        </w:trPr>
        <w:tc>
          <w:tcPr>
            <w:tcW w:w="825" w:type="dxa"/>
          </w:tcPr>
          <w:p w14:paraId="25AD9880" w14:textId="77777777" w:rsidR="00E308A5" w:rsidRDefault="00E308A5" w:rsidP="007E6304">
            <w:r>
              <w:t>131.</w:t>
            </w:r>
          </w:p>
        </w:tc>
        <w:tc>
          <w:tcPr>
            <w:tcW w:w="2289" w:type="dxa"/>
          </w:tcPr>
          <w:p w14:paraId="0FC03674" w14:textId="4E0A1DC8" w:rsidR="00E308A5" w:rsidRDefault="00E308A5" w:rsidP="007E6304">
            <w:r>
              <w:t>2025/06/25</w:t>
            </w:r>
          </w:p>
        </w:tc>
        <w:tc>
          <w:tcPr>
            <w:tcW w:w="4961" w:type="dxa"/>
          </w:tcPr>
          <w:p w14:paraId="5BF5AC59" w14:textId="3B697CFF" w:rsidR="00E308A5" w:rsidRDefault="00E308A5" w:rsidP="007E6304">
            <w:r w:rsidRPr="0012785C">
              <w:t>Mandaatbesluit afwijzen handhavingsverzoek inzake Hoofstraat 17</w:t>
            </w:r>
          </w:p>
        </w:tc>
        <w:tc>
          <w:tcPr>
            <w:tcW w:w="6237" w:type="dxa"/>
          </w:tcPr>
          <w:p w14:paraId="7AE1B29D" w14:textId="3E2EDE85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DBE5EB5" w14:textId="77777777" w:rsidTr="00E308A5">
        <w:trPr>
          <w:trHeight w:val="267"/>
        </w:trPr>
        <w:tc>
          <w:tcPr>
            <w:tcW w:w="825" w:type="dxa"/>
          </w:tcPr>
          <w:p w14:paraId="1EFEE9E6" w14:textId="77777777" w:rsidR="00E308A5" w:rsidRDefault="00E308A5" w:rsidP="007E6304">
            <w:r>
              <w:t>132.</w:t>
            </w:r>
          </w:p>
        </w:tc>
        <w:tc>
          <w:tcPr>
            <w:tcW w:w="2289" w:type="dxa"/>
          </w:tcPr>
          <w:p w14:paraId="345FEC5B" w14:textId="75254F6E" w:rsidR="00E308A5" w:rsidRDefault="00E308A5" w:rsidP="007E6304">
            <w:r>
              <w:t>2025/09/22</w:t>
            </w:r>
          </w:p>
        </w:tc>
        <w:tc>
          <w:tcPr>
            <w:tcW w:w="4961" w:type="dxa"/>
          </w:tcPr>
          <w:p w14:paraId="5EFB23B1" w14:textId="58ED12E2" w:rsidR="00E308A5" w:rsidRDefault="00E308A5" w:rsidP="007E6304">
            <w:r w:rsidRPr="0012785C">
              <w:t>Controlerapport Lage Kuilen 11 te Nederweert</w:t>
            </w:r>
          </w:p>
        </w:tc>
        <w:tc>
          <w:tcPr>
            <w:tcW w:w="6237" w:type="dxa"/>
          </w:tcPr>
          <w:p w14:paraId="639525D3" w14:textId="5EDFCE6C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7FFBCDE" w14:textId="77777777" w:rsidTr="00E308A5">
        <w:trPr>
          <w:trHeight w:val="267"/>
        </w:trPr>
        <w:tc>
          <w:tcPr>
            <w:tcW w:w="825" w:type="dxa"/>
          </w:tcPr>
          <w:p w14:paraId="0B443720" w14:textId="77777777" w:rsidR="00E308A5" w:rsidRDefault="00E308A5" w:rsidP="007E6304">
            <w:r>
              <w:t>133.</w:t>
            </w:r>
          </w:p>
        </w:tc>
        <w:tc>
          <w:tcPr>
            <w:tcW w:w="2289" w:type="dxa"/>
          </w:tcPr>
          <w:p w14:paraId="5303735B" w14:textId="33651DA2" w:rsidR="00E308A5" w:rsidRDefault="00E308A5" w:rsidP="007E6304">
            <w:r>
              <w:t>2025/06/20</w:t>
            </w:r>
          </w:p>
        </w:tc>
        <w:tc>
          <w:tcPr>
            <w:tcW w:w="4961" w:type="dxa"/>
          </w:tcPr>
          <w:p w14:paraId="466D54C2" w14:textId="19FA568C" w:rsidR="00E308A5" w:rsidRDefault="00E308A5" w:rsidP="007E6304">
            <w:r w:rsidRPr="0012785C">
              <w:t>Handhavingsverzoek per post</w:t>
            </w:r>
          </w:p>
        </w:tc>
        <w:tc>
          <w:tcPr>
            <w:tcW w:w="6237" w:type="dxa"/>
          </w:tcPr>
          <w:p w14:paraId="6B596320" w14:textId="31083353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9834341" w14:textId="77777777" w:rsidTr="00E308A5">
        <w:trPr>
          <w:trHeight w:val="267"/>
        </w:trPr>
        <w:tc>
          <w:tcPr>
            <w:tcW w:w="825" w:type="dxa"/>
          </w:tcPr>
          <w:p w14:paraId="68FD513C" w14:textId="77777777" w:rsidR="00E308A5" w:rsidRDefault="00E308A5" w:rsidP="007E6304">
            <w:r>
              <w:t>134.</w:t>
            </w:r>
          </w:p>
        </w:tc>
        <w:tc>
          <w:tcPr>
            <w:tcW w:w="2289" w:type="dxa"/>
          </w:tcPr>
          <w:p w14:paraId="59225AAA" w14:textId="492E8E44" w:rsidR="00E308A5" w:rsidRDefault="00E308A5" w:rsidP="007E6304">
            <w:r>
              <w:t>2025/10/28</w:t>
            </w:r>
          </w:p>
        </w:tc>
        <w:tc>
          <w:tcPr>
            <w:tcW w:w="4961" w:type="dxa"/>
          </w:tcPr>
          <w:p w14:paraId="15FD0CDE" w14:textId="33D708A9" w:rsidR="00E308A5" w:rsidRDefault="00E308A5" w:rsidP="007E6304">
            <w:r w:rsidRPr="0012785C">
              <w:t>Mandaatbesluit afwijzen handhavingsverzoek inzake Lage Kuilen 11</w:t>
            </w:r>
          </w:p>
        </w:tc>
        <w:tc>
          <w:tcPr>
            <w:tcW w:w="6237" w:type="dxa"/>
          </w:tcPr>
          <w:p w14:paraId="27E363B6" w14:textId="499B0822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D986280" w14:textId="77777777" w:rsidTr="00E308A5">
        <w:trPr>
          <w:trHeight w:val="267"/>
        </w:trPr>
        <w:tc>
          <w:tcPr>
            <w:tcW w:w="825" w:type="dxa"/>
          </w:tcPr>
          <w:p w14:paraId="3BB80A67" w14:textId="77777777" w:rsidR="00E308A5" w:rsidRDefault="00E308A5" w:rsidP="007E6304">
            <w:r>
              <w:t>135.</w:t>
            </w:r>
          </w:p>
        </w:tc>
        <w:tc>
          <w:tcPr>
            <w:tcW w:w="2289" w:type="dxa"/>
          </w:tcPr>
          <w:p w14:paraId="1E73D994" w14:textId="1A14AC4F" w:rsidR="00E308A5" w:rsidRDefault="00E308A5" w:rsidP="007E6304">
            <w:r>
              <w:t>2025/10/09</w:t>
            </w:r>
          </w:p>
        </w:tc>
        <w:tc>
          <w:tcPr>
            <w:tcW w:w="4961" w:type="dxa"/>
          </w:tcPr>
          <w:p w14:paraId="5D6EB32B" w14:textId="5B740007" w:rsidR="00E308A5" w:rsidRDefault="00E308A5" w:rsidP="007E6304">
            <w:r w:rsidRPr="0012785C">
              <w:t xml:space="preserve">Controlerapport </w:t>
            </w:r>
            <w:proofErr w:type="spellStart"/>
            <w:r w:rsidRPr="0012785C">
              <w:t>Leveroysedijk</w:t>
            </w:r>
            <w:proofErr w:type="spellEnd"/>
            <w:r w:rsidRPr="0012785C">
              <w:t xml:space="preserve"> 5B</w:t>
            </w:r>
          </w:p>
        </w:tc>
        <w:tc>
          <w:tcPr>
            <w:tcW w:w="6237" w:type="dxa"/>
          </w:tcPr>
          <w:p w14:paraId="7ADC5F7F" w14:textId="52237B9A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4BEA45D" w14:textId="77777777" w:rsidTr="00E308A5">
        <w:trPr>
          <w:trHeight w:val="267"/>
        </w:trPr>
        <w:tc>
          <w:tcPr>
            <w:tcW w:w="825" w:type="dxa"/>
          </w:tcPr>
          <w:p w14:paraId="1A078B44" w14:textId="77777777" w:rsidR="00E308A5" w:rsidRDefault="00E308A5" w:rsidP="007E6304">
            <w:r>
              <w:t>136.</w:t>
            </w:r>
          </w:p>
        </w:tc>
        <w:tc>
          <w:tcPr>
            <w:tcW w:w="2289" w:type="dxa"/>
          </w:tcPr>
          <w:p w14:paraId="2E765D1C" w14:textId="262311DE" w:rsidR="00E308A5" w:rsidRDefault="00E308A5" w:rsidP="007E6304">
            <w:r>
              <w:t>2025/04/01</w:t>
            </w:r>
          </w:p>
        </w:tc>
        <w:tc>
          <w:tcPr>
            <w:tcW w:w="4961" w:type="dxa"/>
          </w:tcPr>
          <w:p w14:paraId="0DDED7DD" w14:textId="0C31F512" w:rsidR="00E308A5" w:rsidRDefault="00E308A5" w:rsidP="007E6304">
            <w:r w:rsidRPr="0012785C">
              <w:t>Handhavingsverzoek</w:t>
            </w:r>
          </w:p>
        </w:tc>
        <w:tc>
          <w:tcPr>
            <w:tcW w:w="6237" w:type="dxa"/>
          </w:tcPr>
          <w:p w14:paraId="390BE0D9" w14:textId="419D765B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89E877D" w14:textId="77777777" w:rsidTr="00E308A5">
        <w:trPr>
          <w:trHeight w:val="267"/>
        </w:trPr>
        <w:tc>
          <w:tcPr>
            <w:tcW w:w="825" w:type="dxa"/>
          </w:tcPr>
          <w:p w14:paraId="00B4632C" w14:textId="77777777" w:rsidR="00E308A5" w:rsidRDefault="00E308A5" w:rsidP="007E6304">
            <w:r>
              <w:t>137.</w:t>
            </w:r>
          </w:p>
        </w:tc>
        <w:tc>
          <w:tcPr>
            <w:tcW w:w="2289" w:type="dxa"/>
          </w:tcPr>
          <w:p w14:paraId="234D4B3B" w14:textId="2A7129D9" w:rsidR="00E308A5" w:rsidRDefault="00E308A5" w:rsidP="007E6304">
            <w:r>
              <w:t>2025/10/22</w:t>
            </w:r>
          </w:p>
        </w:tc>
        <w:tc>
          <w:tcPr>
            <w:tcW w:w="4961" w:type="dxa"/>
          </w:tcPr>
          <w:p w14:paraId="674BCB68" w14:textId="739375EC" w:rsidR="00E308A5" w:rsidRDefault="00E308A5" w:rsidP="007E6304">
            <w:proofErr w:type="spellStart"/>
            <w:r w:rsidRPr="0012785C">
              <w:t>Mandaatbesl</w:t>
            </w:r>
            <w:proofErr w:type="spellEnd"/>
            <w:r w:rsidRPr="0012785C">
              <w:t xml:space="preserve">. afwijzen </w:t>
            </w:r>
            <w:proofErr w:type="spellStart"/>
            <w:r w:rsidRPr="0012785C">
              <w:t>hh.verzoek</w:t>
            </w:r>
            <w:proofErr w:type="spellEnd"/>
            <w:r w:rsidRPr="0012785C">
              <w:t xml:space="preserve"> </w:t>
            </w:r>
            <w:proofErr w:type="spellStart"/>
            <w:r w:rsidRPr="0012785C">
              <w:t>Leveroysedijk</w:t>
            </w:r>
            <w:proofErr w:type="spellEnd"/>
            <w:r w:rsidRPr="0012785C">
              <w:t xml:space="preserve"> 5b Nederweert</w:t>
            </w:r>
          </w:p>
        </w:tc>
        <w:tc>
          <w:tcPr>
            <w:tcW w:w="6237" w:type="dxa"/>
          </w:tcPr>
          <w:p w14:paraId="61C74A3B" w14:textId="2F60AD76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E201056" w14:textId="77777777" w:rsidTr="00E308A5">
        <w:trPr>
          <w:trHeight w:val="267"/>
        </w:trPr>
        <w:tc>
          <w:tcPr>
            <w:tcW w:w="825" w:type="dxa"/>
          </w:tcPr>
          <w:p w14:paraId="04C09A7C" w14:textId="77777777" w:rsidR="00E308A5" w:rsidRDefault="00E308A5" w:rsidP="007E6304">
            <w:r>
              <w:t>138.</w:t>
            </w:r>
          </w:p>
        </w:tc>
        <w:tc>
          <w:tcPr>
            <w:tcW w:w="2289" w:type="dxa"/>
          </w:tcPr>
          <w:p w14:paraId="6BF332E1" w14:textId="525F2626" w:rsidR="00E308A5" w:rsidRDefault="00E308A5" w:rsidP="007E6304">
            <w:r>
              <w:t>2025/09/17</w:t>
            </w:r>
          </w:p>
        </w:tc>
        <w:tc>
          <w:tcPr>
            <w:tcW w:w="4961" w:type="dxa"/>
          </w:tcPr>
          <w:p w14:paraId="6BF3C58A" w14:textId="7B1FDC63" w:rsidR="00E308A5" w:rsidRDefault="00E308A5" w:rsidP="007E6304">
            <w:r w:rsidRPr="002F7FDA">
              <w:t xml:space="preserve">Bijlage 1 Controlerapport </w:t>
            </w:r>
            <w:proofErr w:type="spellStart"/>
            <w:r w:rsidRPr="002F7FDA">
              <w:t>Nederweerterdijk</w:t>
            </w:r>
            <w:proofErr w:type="spellEnd"/>
            <w:r w:rsidRPr="002F7FDA">
              <w:t xml:space="preserve"> 14 en 14a te Meijel</w:t>
            </w:r>
          </w:p>
        </w:tc>
        <w:tc>
          <w:tcPr>
            <w:tcW w:w="6237" w:type="dxa"/>
          </w:tcPr>
          <w:p w14:paraId="01EE3D3E" w14:textId="23D68581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03268AC" w14:textId="77777777" w:rsidTr="00E308A5">
        <w:trPr>
          <w:trHeight w:val="267"/>
        </w:trPr>
        <w:tc>
          <w:tcPr>
            <w:tcW w:w="825" w:type="dxa"/>
          </w:tcPr>
          <w:p w14:paraId="4F1F637F" w14:textId="77777777" w:rsidR="00E308A5" w:rsidRDefault="00E308A5" w:rsidP="007E6304">
            <w:r>
              <w:t>139.</w:t>
            </w:r>
          </w:p>
        </w:tc>
        <w:tc>
          <w:tcPr>
            <w:tcW w:w="2289" w:type="dxa"/>
          </w:tcPr>
          <w:p w14:paraId="0238D815" w14:textId="2747621D" w:rsidR="00E308A5" w:rsidRDefault="00E308A5" w:rsidP="007E6304">
            <w:r>
              <w:t>2013/06/27</w:t>
            </w:r>
          </w:p>
        </w:tc>
        <w:tc>
          <w:tcPr>
            <w:tcW w:w="4961" w:type="dxa"/>
          </w:tcPr>
          <w:p w14:paraId="59C6420B" w14:textId="1056B356" w:rsidR="00E308A5" w:rsidRDefault="00E308A5" w:rsidP="007E6304">
            <w:r w:rsidRPr="002F7FDA">
              <w:t>Bijlage 2 Natuurvergunning 2013</w:t>
            </w:r>
          </w:p>
        </w:tc>
        <w:tc>
          <w:tcPr>
            <w:tcW w:w="6237" w:type="dxa"/>
          </w:tcPr>
          <w:p w14:paraId="25E0847B" w14:textId="78DC2A1F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3BDCAB1" w14:textId="77777777" w:rsidTr="00E308A5">
        <w:trPr>
          <w:trHeight w:val="267"/>
        </w:trPr>
        <w:tc>
          <w:tcPr>
            <w:tcW w:w="825" w:type="dxa"/>
          </w:tcPr>
          <w:p w14:paraId="78E64601" w14:textId="77777777" w:rsidR="00E308A5" w:rsidRDefault="00E308A5" w:rsidP="007E6304">
            <w:r>
              <w:t>140.</w:t>
            </w:r>
          </w:p>
        </w:tc>
        <w:tc>
          <w:tcPr>
            <w:tcW w:w="2289" w:type="dxa"/>
          </w:tcPr>
          <w:p w14:paraId="3518850E" w14:textId="788BB1FF" w:rsidR="00E308A5" w:rsidRDefault="00E308A5" w:rsidP="007E6304">
            <w:r>
              <w:t>2025/10/29</w:t>
            </w:r>
          </w:p>
        </w:tc>
        <w:tc>
          <w:tcPr>
            <w:tcW w:w="4961" w:type="dxa"/>
          </w:tcPr>
          <w:p w14:paraId="08B54B1F" w14:textId="692A96F9" w:rsidR="00E308A5" w:rsidRDefault="00E308A5" w:rsidP="007E6304">
            <w:r w:rsidRPr="002F7FDA">
              <w:t>Bijlage 3 AERIUS-verschilberekening</w:t>
            </w:r>
          </w:p>
        </w:tc>
        <w:tc>
          <w:tcPr>
            <w:tcW w:w="6237" w:type="dxa"/>
          </w:tcPr>
          <w:p w14:paraId="2E0FA05B" w14:textId="569F3E0F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9F1BC69" w14:textId="77777777" w:rsidTr="00E308A5">
        <w:trPr>
          <w:trHeight w:val="267"/>
        </w:trPr>
        <w:tc>
          <w:tcPr>
            <w:tcW w:w="825" w:type="dxa"/>
          </w:tcPr>
          <w:p w14:paraId="5315E19C" w14:textId="77777777" w:rsidR="00E308A5" w:rsidRDefault="00E308A5" w:rsidP="007E6304">
            <w:r>
              <w:t>141.</w:t>
            </w:r>
          </w:p>
        </w:tc>
        <w:tc>
          <w:tcPr>
            <w:tcW w:w="2289" w:type="dxa"/>
          </w:tcPr>
          <w:p w14:paraId="097CFA83" w14:textId="22387E12" w:rsidR="00E308A5" w:rsidRDefault="00E308A5" w:rsidP="007E6304">
            <w:r>
              <w:t>2025/07/08</w:t>
            </w:r>
          </w:p>
        </w:tc>
        <w:tc>
          <w:tcPr>
            <w:tcW w:w="4961" w:type="dxa"/>
          </w:tcPr>
          <w:p w14:paraId="1AA32917" w14:textId="21EEB928" w:rsidR="00E308A5" w:rsidRDefault="00E308A5" w:rsidP="007E6304">
            <w:r w:rsidRPr="002F7FDA">
              <w:t>Handhavingsverzoek per post</w:t>
            </w:r>
          </w:p>
        </w:tc>
        <w:tc>
          <w:tcPr>
            <w:tcW w:w="6237" w:type="dxa"/>
          </w:tcPr>
          <w:p w14:paraId="006C255C" w14:textId="06B2620B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FC20D7F" w14:textId="77777777" w:rsidTr="00E308A5">
        <w:trPr>
          <w:trHeight w:val="267"/>
        </w:trPr>
        <w:tc>
          <w:tcPr>
            <w:tcW w:w="825" w:type="dxa"/>
          </w:tcPr>
          <w:p w14:paraId="39D5CD01" w14:textId="77777777" w:rsidR="00E308A5" w:rsidRDefault="00E308A5" w:rsidP="007E6304">
            <w:r>
              <w:t>142.</w:t>
            </w:r>
          </w:p>
        </w:tc>
        <w:tc>
          <w:tcPr>
            <w:tcW w:w="2289" w:type="dxa"/>
          </w:tcPr>
          <w:p w14:paraId="5A26766E" w14:textId="6C494AE2" w:rsidR="00E308A5" w:rsidRDefault="00E308A5" w:rsidP="007E6304">
            <w:r>
              <w:t>2025/11/11</w:t>
            </w:r>
          </w:p>
        </w:tc>
        <w:tc>
          <w:tcPr>
            <w:tcW w:w="4961" w:type="dxa"/>
          </w:tcPr>
          <w:p w14:paraId="109A365A" w14:textId="5E42002E" w:rsidR="00E308A5" w:rsidRDefault="00E308A5" w:rsidP="007E6304">
            <w:r w:rsidRPr="002F7FDA">
              <w:t xml:space="preserve">Mandaatbesluit afwijzen handhavingsverzoek inzake </w:t>
            </w:r>
            <w:proofErr w:type="spellStart"/>
            <w:r w:rsidRPr="002F7FDA">
              <w:t>Nederweerterdijk</w:t>
            </w:r>
            <w:proofErr w:type="spellEnd"/>
          </w:p>
        </w:tc>
        <w:tc>
          <w:tcPr>
            <w:tcW w:w="6237" w:type="dxa"/>
          </w:tcPr>
          <w:p w14:paraId="0723CCC0" w14:textId="25DCB923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3EB7FF0" w14:textId="77777777" w:rsidTr="00E308A5">
        <w:trPr>
          <w:trHeight w:val="267"/>
        </w:trPr>
        <w:tc>
          <w:tcPr>
            <w:tcW w:w="825" w:type="dxa"/>
          </w:tcPr>
          <w:p w14:paraId="328CAE9C" w14:textId="77777777" w:rsidR="00E308A5" w:rsidRDefault="00E308A5" w:rsidP="007E6304">
            <w:r>
              <w:t>143.</w:t>
            </w:r>
          </w:p>
        </w:tc>
        <w:tc>
          <w:tcPr>
            <w:tcW w:w="2289" w:type="dxa"/>
          </w:tcPr>
          <w:p w14:paraId="5A13589C" w14:textId="52CAB1D8" w:rsidR="00E308A5" w:rsidRDefault="00E308A5" w:rsidP="007E6304">
            <w:r>
              <w:t>2025/10/23</w:t>
            </w:r>
          </w:p>
        </w:tc>
        <w:tc>
          <w:tcPr>
            <w:tcW w:w="4961" w:type="dxa"/>
          </w:tcPr>
          <w:p w14:paraId="333B2C85" w14:textId="250DDDF2" w:rsidR="00E308A5" w:rsidRDefault="00E308A5" w:rsidP="007E6304">
            <w:r w:rsidRPr="002F7FDA">
              <w:t>Bijlage 1 bij beslissing op bezwaar Advies adviescommissie</w:t>
            </w:r>
          </w:p>
        </w:tc>
        <w:tc>
          <w:tcPr>
            <w:tcW w:w="6237" w:type="dxa"/>
          </w:tcPr>
          <w:p w14:paraId="0027A79D" w14:textId="515BA97B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D5DF584" w14:textId="77777777" w:rsidTr="00E308A5">
        <w:trPr>
          <w:trHeight w:val="267"/>
        </w:trPr>
        <w:tc>
          <w:tcPr>
            <w:tcW w:w="825" w:type="dxa"/>
          </w:tcPr>
          <w:p w14:paraId="0C980182" w14:textId="77777777" w:rsidR="00E308A5" w:rsidRDefault="00E308A5" w:rsidP="007E6304">
            <w:r>
              <w:t>144.</w:t>
            </w:r>
          </w:p>
        </w:tc>
        <w:tc>
          <w:tcPr>
            <w:tcW w:w="2289" w:type="dxa"/>
          </w:tcPr>
          <w:p w14:paraId="3E7E8EED" w14:textId="45157B1E" w:rsidR="00E308A5" w:rsidRDefault="00E308A5" w:rsidP="007E6304">
            <w:r>
              <w:t>2025/12/02</w:t>
            </w:r>
          </w:p>
        </w:tc>
        <w:tc>
          <w:tcPr>
            <w:tcW w:w="4961" w:type="dxa"/>
          </w:tcPr>
          <w:p w14:paraId="183DE481" w14:textId="200862B6" w:rsidR="00E308A5" w:rsidRDefault="00E308A5" w:rsidP="007E6304">
            <w:r w:rsidRPr="002F7FDA">
              <w:t xml:space="preserve">GS-besluit beslissing op bezwaar beregeningsput </w:t>
            </w:r>
            <w:proofErr w:type="spellStart"/>
            <w:r w:rsidRPr="002F7FDA">
              <w:t>Sluppeven</w:t>
            </w:r>
            <w:proofErr w:type="spellEnd"/>
          </w:p>
        </w:tc>
        <w:tc>
          <w:tcPr>
            <w:tcW w:w="6237" w:type="dxa"/>
          </w:tcPr>
          <w:p w14:paraId="1973EA81" w14:textId="3D18E8CB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1A66701" w14:textId="77777777" w:rsidTr="00E308A5">
        <w:trPr>
          <w:trHeight w:val="267"/>
        </w:trPr>
        <w:tc>
          <w:tcPr>
            <w:tcW w:w="825" w:type="dxa"/>
          </w:tcPr>
          <w:p w14:paraId="78A0B79E" w14:textId="77777777" w:rsidR="00E308A5" w:rsidRDefault="00E308A5" w:rsidP="007E6304">
            <w:r>
              <w:t>145.</w:t>
            </w:r>
          </w:p>
        </w:tc>
        <w:tc>
          <w:tcPr>
            <w:tcW w:w="2289" w:type="dxa"/>
          </w:tcPr>
          <w:p w14:paraId="48B13377" w14:textId="64210AF5" w:rsidR="00E308A5" w:rsidRDefault="00E308A5" w:rsidP="007E6304">
            <w:r>
              <w:t>2025/12/02</w:t>
            </w:r>
          </w:p>
        </w:tc>
        <w:tc>
          <w:tcPr>
            <w:tcW w:w="4961" w:type="dxa"/>
          </w:tcPr>
          <w:p w14:paraId="51103ADD" w14:textId="7CBF92C4" w:rsidR="00E308A5" w:rsidRDefault="00E308A5" w:rsidP="007E6304">
            <w:r>
              <w:t>G</w:t>
            </w:r>
            <w:r w:rsidRPr="002F7FDA">
              <w:t xml:space="preserve">S-brief Beslissing op bezwaar beregeningsput </w:t>
            </w:r>
            <w:proofErr w:type="spellStart"/>
            <w:r w:rsidRPr="002F7FDA">
              <w:t>Sluppeven</w:t>
            </w:r>
            <w:proofErr w:type="spellEnd"/>
          </w:p>
        </w:tc>
        <w:tc>
          <w:tcPr>
            <w:tcW w:w="6237" w:type="dxa"/>
          </w:tcPr>
          <w:p w14:paraId="76AF19EE" w14:textId="58F5706A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AC359FE" w14:textId="77777777" w:rsidTr="00E308A5">
        <w:trPr>
          <w:trHeight w:val="267"/>
        </w:trPr>
        <w:tc>
          <w:tcPr>
            <w:tcW w:w="825" w:type="dxa"/>
          </w:tcPr>
          <w:p w14:paraId="77CA68E0" w14:textId="77777777" w:rsidR="00E308A5" w:rsidRDefault="00E308A5" w:rsidP="007E6304">
            <w:r>
              <w:t>146.</w:t>
            </w:r>
          </w:p>
        </w:tc>
        <w:tc>
          <w:tcPr>
            <w:tcW w:w="2289" w:type="dxa"/>
          </w:tcPr>
          <w:p w14:paraId="2B265F93" w14:textId="62AE49C5" w:rsidR="00E308A5" w:rsidRDefault="00E308A5" w:rsidP="007E6304">
            <w:r>
              <w:t>2025/03/20</w:t>
            </w:r>
          </w:p>
        </w:tc>
        <w:tc>
          <w:tcPr>
            <w:tcW w:w="4961" w:type="dxa"/>
          </w:tcPr>
          <w:p w14:paraId="7A2D4A2A" w14:textId="5C6E6150" w:rsidR="00E308A5" w:rsidRDefault="00E308A5" w:rsidP="007E6304">
            <w:r w:rsidRPr="002F7FDA">
              <w:t>Handhavingsverzoek per post</w:t>
            </w:r>
          </w:p>
        </w:tc>
        <w:tc>
          <w:tcPr>
            <w:tcW w:w="6237" w:type="dxa"/>
          </w:tcPr>
          <w:p w14:paraId="36831D34" w14:textId="56C5CDC2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C4C7B6D" w14:textId="77777777" w:rsidTr="00E308A5">
        <w:trPr>
          <w:trHeight w:val="267"/>
        </w:trPr>
        <w:tc>
          <w:tcPr>
            <w:tcW w:w="825" w:type="dxa"/>
          </w:tcPr>
          <w:p w14:paraId="736026AF" w14:textId="77777777" w:rsidR="00E308A5" w:rsidRDefault="00E308A5" w:rsidP="007E6304">
            <w:r>
              <w:t>147.</w:t>
            </w:r>
          </w:p>
        </w:tc>
        <w:tc>
          <w:tcPr>
            <w:tcW w:w="2289" w:type="dxa"/>
          </w:tcPr>
          <w:p w14:paraId="4AB8F75E" w14:textId="5350F291" w:rsidR="00E308A5" w:rsidRDefault="00E308A5" w:rsidP="007E6304">
            <w:r>
              <w:t>2025/07/01</w:t>
            </w:r>
          </w:p>
        </w:tc>
        <w:tc>
          <w:tcPr>
            <w:tcW w:w="4961" w:type="dxa"/>
          </w:tcPr>
          <w:p w14:paraId="34F6AB4A" w14:textId="11981A80" w:rsidR="00E308A5" w:rsidRDefault="00E308A5" w:rsidP="007E6304">
            <w:r w:rsidRPr="002F7FDA">
              <w:t xml:space="preserve">Mandaatbesluit tot afwijzing handhavingsverzoek m.b.t. beregeningsput </w:t>
            </w:r>
            <w:proofErr w:type="spellStart"/>
            <w:r w:rsidRPr="002F7FDA">
              <w:t>Sluppeven</w:t>
            </w:r>
            <w:proofErr w:type="spellEnd"/>
          </w:p>
        </w:tc>
        <w:tc>
          <w:tcPr>
            <w:tcW w:w="6237" w:type="dxa"/>
          </w:tcPr>
          <w:p w14:paraId="7615FD10" w14:textId="51F3C437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638FC44" w14:textId="77777777" w:rsidTr="00E308A5">
        <w:trPr>
          <w:trHeight w:val="267"/>
        </w:trPr>
        <w:tc>
          <w:tcPr>
            <w:tcW w:w="825" w:type="dxa"/>
          </w:tcPr>
          <w:p w14:paraId="4D27EF98" w14:textId="77777777" w:rsidR="00E308A5" w:rsidRDefault="00E308A5" w:rsidP="007E6304">
            <w:r>
              <w:t>148.</w:t>
            </w:r>
          </w:p>
        </w:tc>
        <w:tc>
          <w:tcPr>
            <w:tcW w:w="2289" w:type="dxa"/>
          </w:tcPr>
          <w:p w14:paraId="101F82BF" w14:textId="63768302" w:rsidR="00E308A5" w:rsidRDefault="00E308A5" w:rsidP="007E6304">
            <w:r>
              <w:t>2025/08/27</w:t>
            </w:r>
          </w:p>
        </w:tc>
        <w:tc>
          <w:tcPr>
            <w:tcW w:w="4961" w:type="dxa"/>
          </w:tcPr>
          <w:p w14:paraId="23E79BC6" w14:textId="133D4B36" w:rsidR="00E308A5" w:rsidRDefault="00E308A5" w:rsidP="007E6304">
            <w:r w:rsidRPr="002F7FDA">
              <w:t>Handhavingsverzoek</w:t>
            </w:r>
          </w:p>
        </w:tc>
        <w:tc>
          <w:tcPr>
            <w:tcW w:w="6237" w:type="dxa"/>
          </w:tcPr>
          <w:p w14:paraId="074FD23A" w14:textId="1E72934F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59EF25D" w14:textId="77777777" w:rsidTr="00E308A5">
        <w:trPr>
          <w:trHeight w:val="267"/>
        </w:trPr>
        <w:tc>
          <w:tcPr>
            <w:tcW w:w="825" w:type="dxa"/>
          </w:tcPr>
          <w:p w14:paraId="0332A48F" w14:textId="77777777" w:rsidR="00E308A5" w:rsidRDefault="00E308A5" w:rsidP="007E6304">
            <w:r>
              <w:t>149.</w:t>
            </w:r>
          </w:p>
        </w:tc>
        <w:tc>
          <w:tcPr>
            <w:tcW w:w="2289" w:type="dxa"/>
          </w:tcPr>
          <w:p w14:paraId="48DFAC22" w14:textId="548CD7DD" w:rsidR="00E308A5" w:rsidRDefault="00E308A5" w:rsidP="007E6304">
            <w:r>
              <w:t>2025/11/25</w:t>
            </w:r>
          </w:p>
        </w:tc>
        <w:tc>
          <w:tcPr>
            <w:tcW w:w="4961" w:type="dxa"/>
          </w:tcPr>
          <w:p w14:paraId="47DB784F" w14:textId="317B1EA0" w:rsidR="00E308A5" w:rsidRDefault="00E308A5" w:rsidP="007E6304">
            <w:r w:rsidRPr="006747D3">
              <w:t>Besluit op handhavingsverzoek [25-11-2025]</w:t>
            </w:r>
          </w:p>
        </w:tc>
        <w:tc>
          <w:tcPr>
            <w:tcW w:w="6237" w:type="dxa"/>
          </w:tcPr>
          <w:p w14:paraId="49A34504" w14:textId="464EB67B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624EC7A" w14:textId="77777777" w:rsidTr="00E308A5">
        <w:trPr>
          <w:trHeight w:val="267"/>
        </w:trPr>
        <w:tc>
          <w:tcPr>
            <w:tcW w:w="825" w:type="dxa"/>
          </w:tcPr>
          <w:p w14:paraId="7DC4BCC3" w14:textId="77777777" w:rsidR="00E308A5" w:rsidRDefault="00E308A5" w:rsidP="007E6304">
            <w:r>
              <w:t>150.</w:t>
            </w:r>
          </w:p>
        </w:tc>
        <w:tc>
          <w:tcPr>
            <w:tcW w:w="2289" w:type="dxa"/>
          </w:tcPr>
          <w:p w14:paraId="7F8A8304" w14:textId="3A4227F4" w:rsidR="00E308A5" w:rsidRDefault="00E308A5" w:rsidP="007E6304">
            <w:r>
              <w:t>2025/10/23</w:t>
            </w:r>
          </w:p>
        </w:tc>
        <w:tc>
          <w:tcPr>
            <w:tcW w:w="4961" w:type="dxa"/>
          </w:tcPr>
          <w:p w14:paraId="7FD12C28" w14:textId="5B52A8F4" w:rsidR="00E308A5" w:rsidRDefault="00E308A5" w:rsidP="007E6304">
            <w:r w:rsidRPr="006747D3">
              <w:t>Bijlage 1 - Controlerapport</w:t>
            </w:r>
          </w:p>
        </w:tc>
        <w:tc>
          <w:tcPr>
            <w:tcW w:w="6237" w:type="dxa"/>
          </w:tcPr>
          <w:p w14:paraId="1697F68A" w14:textId="343675E8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5477CE7" w14:textId="77777777" w:rsidTr="00E308A5">
        <w:trPr>
          <w:trHeight w:val="267"/>
        </w:trPr>
        <w:tc>
          <w:tcPr>
            <w:tcW w:w="825" w:type="dxa"/>
          </w:tcPr>
          <w:p w14:paraId="3190DFCF" w14:textId="77777777" w:rsidR="00E308A5" w:rsidRDefault="00E308A5" w:rsidP="007E6304">
            <w:r>
              <w:lastRenderedPageBreak/>
              <w:t>151.</w:t>
            </w:r>
          </w:p>
        </w:tc>
        <w:tc>
          <w:tcPr>
            <w:tcW w:w="2289" w:type="dxa"/>
          </w:tcPr>
          <w:p w14:paraId="1DE6D9B9" w14:textId="1703A059" w:rsidR="00E308A5" w:rsidRDefault="00E308A5" w:rsidP="007E6304">
            <w:r>
              <w:t>-</w:t>
            </w:r>
          </w:p>
        </w:tc>
        <w:tc>
          <w:tcPr>
            <w:tcW w:w="4961" w:type="dxa"/>
          </w:tcPr>
          <w:p w14:paraId="3C3B59A9" w14:textId="0D2887C3" w:rsidR="00E308A5" w:rsidRDefault="00E308A5" w:rsidP="007E6304">
            <w:r w:rsidRPr="006747D3">
              <w:t>Bijlage 2 - LHSO</w:t>
            </w:r>
          </w:p>
        </w:tc>
        <w:tc>
          <w:tcPr>
            <w:tcW w:w="6237" w:type="dxa"/>
          </w:tcPr>
          <w:p w14:paraId="4BEB7EDD" w14:textId="1365D6A5" w:rsidR="00E308A5" w:rsidRDefault="00E308A5" w:rsidP="007E6304">
            <w:r>
              <w:t>Integraal openbaar</w:t>
            </w:r>
          </w:p>
        </w:tc>
      </w:tr>
      <w:tr w:rsidR="00E308A5" w14:paraId="2591E742" w14:textId="77777777" w:rsidTr="00E308A5">
        <w:trPr>
          <w:trHeight w:val="267"/>
        </w:trPr>
        <w:tc>
          <w:tcPr>
            <w:tcW w:w="825" w:type="dxa"/>
          </w:tcPr>
          <w:p w14:paraId="628F8DA5" w14:textId="77777777" w:rsidR="00E308A5" w:rsidRDefault="00E308A5" w:rsidP="007E6304">
            <w:r>
              <w:t>152.</w:t>
            </w:r>
          </w:p>
        </w:tc>
        <w:tc>
          <w:tcPr>
            <w:tcW w:w="2289" w:type="dxa"/>
          </w:tcPr>
          <w:p w14:paraId="3839EA14" w14:textId="012B2E9B" w:rsidR="00E308A5" w:rsidRDefault="00E308A5" w:rsidP="007E6304">
            <w:r>
              <w:t>2025/09/03</w:t>
            </w:r>
          </w:p>
        </w:tc>
        <w:tc>
          <w:tcPr>
            <w:tcW w:w="4961" w:type="dxa"/>
          </w:tcPr>
          <w:p w14:paraId="20D5D3C4" w14:textId="66ED05A0" w:rsidR="00E308A5" w:rsidRDefault="00E308A5" w:rsidP="007E6304">
            <w:r w:rsidRPr="006747D3">
              <w:t>Handhavingsverzoek [03-09-2026]</w:t>
            </w:r>
          </w:p>
        </w:tc>
        <w:tc>
          <w:tcPr>
            <w:tcW w:w="6237" w:type="dxa"/>
          </w:tcPr>
          <w:p w14:paraId="4629B928" w14:textId="06CD29CA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7E71245" w14:textId="77777777" w:rsidTr="00E308A5">
        <w:trPr>
          <w:trHeight w:val="267"/>
        </w:trPr>
        <w:tc>
          <w:tcPr>
            <w:tcW w:w="825" w:type="dxa"/>
          </w:tcPr>
          <w:p w14:paraId="69619A94" w14:textId="77777777" w:rsidR="00E308A5" w:rsidRDefault="00E308A5" w:rsidP="007E6304">
            <w:r>
              <w:t>153.</w:t>
            </w:r>
          </w:p>
        </w:tc>
        <w:tc>
          <w:tcPr>
            <w:tcW w:w="2289" w:type="dxa"/>
          </w:tcPr>
          <w:p w14:paraId="6074042B" w14:textId="70A7B397" w:rsidR="00E308A5" w:rsidRDefault="00E308A5" w:rsidP="007E6304">
            <w:r>
              <w:t>2025/12/18</w:t>
            </w:r>
          </w:p>
        </w:tc>
        <w:tc>
          <w:tcPr>
            <w:tcW w:w="4961" w:type="dxa"/>
          </w:tcPr>
          <w:p w14:paraId="5DD0CEBE" w14:textId="2DFDB766" w:rsidR="00E308A5" w:rsidRDefault="00E308A5" w:rsidP="007E6304">
            <w:r w:rsidRPr="006747D3">
              <w:t>Besluit op handhavingsverzoek [18-12-2025]</w:t>
            </w:r>
          </w:p>
        </w:tc>
        <w:tc>
          <w:tcPr>
            <w:tcW w:w="6237" w:type="dxa"/>
          </w:tcPr>
          <w:p w14:paraId="2E984928" w14:textId="3E6D242F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A72D248" w14:textId="77777777" w:rsidTr="00E308A5">
        <w:trPr>
          <w:trHeight w:val="267"/>
        </w:trPr>
        <w:tc>
          <w:tcPr>
            <w:tcW w:w="825" w:type="dxa"/>
          </w:tcPr>
          <w:p w14:paraId="36B4B74F" w14:textId="77777777" w:rsidR="00E308A5" w:rsidRDefault="00E308A5" w:rsidP="007E6304">
            <w:r>
              <w:t>154.</w:t>
            </w:r>
          </w:p>
        </w:tc>
        <w:tc>
          <w:tcPr>
            <w:tcW w:w="2289" w:type="dxa"/>
          </w:tcPr>
          <w:p w14:paraId="4DE92E29" w14:textId="6CA1AC67" w:rsidR="00E308A5" w:rsidRDefault="00E308A5" w:rsidP="007E6304">
            <w:r>
              <w:t>2025/11/11</w:t>
            </w:r>
          </w:p>
        </w:tc>
        <w:tc>
          <w:tcPr>
            <w:tcW w:w="4961" w:type="dxa"/>
          </w:tcPr>
          <w:p w14:paraId="059CBA48" w14:textId="79718996" w:rsidR="00E308A5" w:rsidRDefault="00E308A5" w:rsidP="007E6304">
            <w:r w:rsidRPr="006747D3">
              <w:t>Bijlage 1 - Controlerappor</w:t>
            </w:r>
          </w:p>
        </w:tc>
        <w:tc>
          <w:tcPr>
            <w:tcW w:w="6237" w:type="dxa"/>
          </w:tcPr>
          <w:p w14:paraId="68A31865" w14:textId="5636D552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18F4FA8" w14:textId="77777777" w:rsidTr="00E308A5">
        <w:trPr>
          <w:trHeight w:val="267"/>
        </w:trPr>
        <w:tc>
          <w:tcPr>
            <w:tcW w:w="825" w:type="dxa"/>
          </w:tcPr>
          <w:p w14:paraId="41F9C17D" w14:textId="77777777" w:rsidR="00E308A5" w:rsidRDefault="00E308A5" w:rsidP="007E6304">
            <w:r>
              <w:t>155.</w:t>
            </w:r>
          </w:p>
        </w:tc>
        <w:tc>
          <w:tcPr>
            <w:tcW w:w="2289" w:type="dxa"/>
          </w:tcPr>
          <w:p w14:paraId="2580AE21" w14:textId="115FDD3D" w:rsidR="00E308A5" w:rsidRDefault="00E308A5" w:rsidP="007E6304">
            <w:r>
              <w:t>2025/11/04</w:t>
            </w:r>
          </w:p>
        </w:tc>
        <w:tc>
          <w:tcPr>
            <w:tcW w:w="4961" w:type="dxa"/>
          </w:tcPr>
          <w:p w14:paraId="54A4FA09" w14:textId="13B82EEA" w:rsidR="00E308A5" w:rsidRDefault="00E308A5" w:rsidP="007E6304">
            <w:r w:rsidRPr="006747D3">
              <w:t>Bijlage 2 - Ecologisch Werkprotocol</w:t>
            </w:r>
          </w:p>
        </w:tc>
        <w:tc>
          <w:tcPr>
            <w:tcW w:w="6237" w:type="dxa"/>
          </w:tcPr>
          <w:p w14:paraId="58190123" w14:textId="46735E67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D7F46FA" w14:textId="77777777" w:rsidTr="00E308A5">
        <w:trPr>
          <w:trHeight w:val="267"/>
        </w:trPr>
        <w:tc>
          <w:tcPr>
            <w:tcW w:w="825" w:type="dxa"/>
          </w:tcPr>
          <w:p w14:paraId="71EF9A66" w14:textId="77777777" w:rsidR="00E308A5" w:rsidRDefault="00E308A5" w:rsidP="007E6304">
            <w:r>
              <w:t>156.</w:t>
            </w:r>
          </w:p>
        </w:tc>
        <w:tc>
          <w:tcPr>
            <w:tcW w:w="2289" w:type="dxa"/>
          </w:tcPr>
          <w:p w14:paraId="10032801" w14:textId="25B71D57" w:rsidR="00E308A5" w:rsidRDefault="00E308A5" w:rsidP="007E6304">
            <w:r>
              <w:t>2025/11/11</w:t>
            </w:r>
          </w:p>
        </w:tc>
        <w:tc>
          <w:tcPr>
            <w:tcW w:w="4961" w:type="dxa"/>
          </w:tcPr>
          <w:p w14:paraId="6422716C" w14:textId="1BEC7E62" w:rsidR="00E308A5" w:rsidRDefault="00E308A5" w:rsidP="007E6304">
            <w:r w:rsidRPr="006747D3">
              <w:t>Bijlage 3 - Controlerapport</w:t>
            </w:r>
          </w:p>
        </w:tc>
        <w:tc>
          <w:tcPr>
            <w:tcW w:w="6237" w:type="dxa"/>
          </w:tcPr>
          <w:p w14:paraId="18662BE1" w14:textId="438D66E9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412E58B" w14:textId="77777777" w:rsidTr="00E308A5">
        <w:trPr>
          <w:trHeight w:val="267"/>
        </w:trPr>
        <w:tc>
          <w:tcPr>
            <w:tcW w:w="825" w:type="dxa"/>
          </w:tcPr>
          <w:p w14:paraId="66D2ACF9" w14:textId="77777777" w:rsidR="00E308A5" w:rsidRDefault="00E308A5" w:rsidP="007E6304">
            <w:r>
              <w:t>157.</w:t>
            </w:r>
          </w:p>
        </w:tc>
        <w:tc>
          <w:tcPr>
            <w:tcW w:w="2289" w:type="dxa"/>
          </w:tcPr>
          <w:p w14:paraId="3B42C996" w14:textId="7CED6493" w:rsidR="00E308A5" w:rsidRDefault="00E308A5" w:rsidP="007E6304">
            <w:r>
              <w:t>2025/07/27</w:t>
            </w:r>
          </w:p>
        </w:tc>
        <w:tc>
          <w:tcPr>
            <w:tcW w:w="4961" w:type="dxa"/>
          </w:tcPr>
          <w:p w14:paraId="0C3C665F" w14:textId="5AB931FE" w:rsidR="00E308A5" w:rsidRDefault="00E308A5" w:rsidP="007E6304">
            <w:r w:rsidRPr="006747D3">
              <w:t>Handhavingsverzoek [04-08-2025]</w:t>
            </w:r>
          </w:p>
        </w:tc>
        <w:tc>
          <w:tcPr>
            <w:tcW w:w="6237" w:type="dxa"/>
          </w:tcPr>
          <w:p w14:paraId="04300D0D" w14:textId="1B9CA872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F6C65E7" w14:textId="77777777" w:rsidTr="00E308A5">
        <w:trPr>
          <w:trHeight w:val="267"/>
        </w:trPr>
        <w:tc>
          <w:tcPr>
            <w:tcW w:w="825" w:type="dxa"/>
          </w:tcPr>
          <w:p w14:paraId="33FCD24C" w14:textId="77777777" w:rsidR="00E308A5" w:rsidRDefault="00E308A5" w:rsidP="007E6304">
            <w:r>
              <w:t>158.</w:t>
            </w:r>
          </w:p>
        </w:tc>
        <w:tc>
          <w:tcPr>
            <w:tcW w:w="2289" w:type="dxa"/>
          </w:tcPr>
          <w:p w14:paraId="051C8E6C" w14:textId="3A3850AA" w:rsidR="00E308A5" w:rsidRDefault="00E308A5" w:rsidP="007E6304">
            <w:r>
              <w:t>2026/02/02</w:t>
            </w:r>
          </w:p>
        </w:tc>
        <w:tc>
          <w:tcPr>
            <w:tcW w:w="4961" w:type="dxa"/>
          </w:tcPr>
          <w:p w14:paraId="33906C6C" w14:textId="0DBFC68D" w:rsidR="00E308A5" w:rsidRDefault="00E308A5" w:rsidP="007E6304">
            <w:r w:rsidRPr="006747D3">
              <w:t>Handhavingsverzoek [02-02-2026]</w:t>
            </w:r>
          </w:p>
        </w:tc>
        <w:tc>
          <w:tcPr>
            <w:tcW w:w="6237" w:type="dxa"/>
          </w:tcPr>
          <w:p w14:paraId="469C4500" w14:textId="0F5F4501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8D85793" w14:textId="77777777" w:rsidTr="00E308A5">
        <w:trPr>
          <w:trHeight w:val="267"/>
        </w:trPr>
        <w:tc>
          <w:tcPr>
            <w:tcW w:w="825" w:type="dxa"/>
          </w:tcPr>
          <w:p w14:paraId="1C8E1CC5" w14:textId="77777777" w:rsidR="00E308A5" w:rsidRDefault="00E308A5" w:rsidP="007E6304">
            <w:r>
              <w:t>159.</w:t>
            </w:r>
          </w:p>
        </w:tc>
        <w:tc>
          <w:tcPr>
            <w:tcW w:w="2289" w:type="dxa"/>
          </w:tcPr>
          <w:p w14:paraId="12F280D8" w14:textId="1D7B6DF0" w:rsidR="00E308A5" w:rsidRDefault="00E308A5" w:rsidP="007E6304">
            <w:r>
              <w:t>2026/03/10</w:t>
            </w:r>
          </w:p>
        </w:tc>
        <w:tc>
          <w:tcPr>
            <w:tcW w:w="4961" w:type="dxa"/>
          </w:tcPr>
          <w:p w14:paraId="7C4598AF" w14:textId="1130CA92" w:rsidR="00E308A5" w:rsidRDefault="00E308A5" w:rsidP="007E6304">
            <w:r w:rsidRPr="006747D3">
              <w:t>Handhavingsverzoek [12-03-2026]</w:t>
            </w:r>
          </w:p>
        </w:tc>
        <w:tc>
          <w:tcPr>
            <w:tcW w:w="6237" w:type="dxa"/>
          </w:tcPr>
          <w:p w14:paraId="14FF76F3" w14:textId="38679BD1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2EA2AA0" w14:textId="77777777" w:rsidTr="00E308A5">
        <w:trPr>
          <w:trHeight w:val="267"/>
        </w:trPr>
        <w:tc>
          <w:tcPr>
            <w:tcW w:w="825" w:type="dxa"/>
          </w:tcPr>
          <w:p w14:paraId="4EA48A7A" w14:textId="77777777" w:rsidR="00E308A5" w:rsidRDefault="00E308A5" w:rsidP="007E6304">
            <w:r>
              <w:t>160.</w:t>
            </w:r>
          </w:p>
        </w:tc>
        <w:tc>
          <w:tcPr>
            <w:tcW w:w="2289" w:type="dxa"/>
          </w:tcPr>
          <w:p w14:paraId="19614FA0" w14:textId="23356469" w:rsidR="00E308A5" w:rsidRDefault="00E308A5" w:rsidP="007E6304">
            <w:r>
              <w:t>2024/12/16</w:t>
            </w:r>
          </w:p>
        </w:tc>
        <w:tc>
          <w:tcPr>
            <w:tcW w:w="4961" w:type="dxa"/>
          </w:tcPr>
          <w:p w14:paraId="453876C8" w14:textId="17D7F11F" w:rsidR="00E308A5" w:rsidRDefault="00E308A5" w:rsidP="007E6304">
            <w:r w:rsidRPr="006747D3">
              <w:t>Besluit op bezwaar handhavingsverzoek Natuur en Milieufederatie Limburg</w:t>
            </w:r>
          </w:p>
        </w:tc>
        <w:tc>
          <w:tcPr>
            <w:tcW w:w="6237" w:type="dxa"/>
          </w:tcPr>
          <w:p w14:paraId="22319F57" w14:textId="7065F0A7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E435C98" w14:textId="77777777" w:rsidTr="00E308A5">
        <w:trPr>
          <w:trHeight w:val="267"/>
        </w:trPr>
        <w:tc>
          <w:tcPr>
            <w:tcW w:w="825" w:type="dxa"/>
          </w:tcPr>
          <w:p w14:paraId="4C7227A6" w14:textId="77777777" w:rsidR="00E308A5" w:rsidRDefault="00E308A5" w:rsidP="007E6304">
            <w:r>
              <w:t>161.</w:t>
            </w:r>
          </w:p>
        </w:tc>
        <w:tc>
          <w:tcPr>
            <w:tcW w:w="2289" w:type="dxa"/>
          </w:tcPr>
          <w:p w14:paraId="5267D7E1" w14:textId="5259C9EA" w:rsidR="00E308A5" w:rsidRDefault="00E308A5" w:rsidP="007E6304">
            <w:r>
              <w:t>2024/07/18</w:t>
            </w:r>
          </w:p>
        </w:tc>
        <w:tc>
          <w:tcPr>
            <w:tcW w:w="4961" w:type="dxa"/>
          </w:tcPr>
          <w:p w14:paraId="74D1C500" w14:textId="524A00F0" w:rsidR="00E308A5" w:rsidRDefault="00E308A5" w:rsidP="007E6304">
            <w:r w:rsidRPr="006747D3">
              <w:t>Besluit op handhavingsverzoek Natuur en Milieufederatie inzake Next Level Development</w:t>
            </w:r>
          </w:p>
        </w:tc>
        <w:tc>
          <w:tcPr>
            <w:tcW w:w="6237" w:type="dxa"/>
          </w:tcPr>
          <w:p w14:paraId="2E7F9147" w14:textId="2F32D9BA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F0661BD" w14:textId="77777777" w:rsidTr="00E308A5">
        <w:trPr>
          <w:trHeight w:val="267"/>
        </w:trPr>
        <w:tc>
          <w:tcPr>
            <w:tcW w:w="825" w:type="dxa"/>
          </w:tcPr>
          <w:p w14:paraId="094401F9" w14:textId="77777777" w:rsidR="00E308A5" w:rsidRDefault="00E308A5" w:rsidP="007E6304">
            <w:r>
              <w:t>162.</w:t>
            </w:r>
          </w:p>
        </w:tc>
        <w:tc>
          <w:tcPr>
            <w:tcW w:w="2289" w:type="dxa"/>
          </w:tcPr>
          <w:p w14:paraId="110C5D44" w14:textId="59A3F192" w:rsidR="00E308A5" w:rsidRDefault="00E308A5" w:rsidP="007E6304">
            <w:r>
              <w:t>2025/04/01</w:t>
            </w:r>
          </w:p>
        </w:tc>
        <w:tc>
          <w:tcPr>
            <w:tcW w:w="4961" w:type="dxa"/>
          </w:tcPr>
          <w:p w14:paraId="2262A8D6" w14:textId="7C12C662" w:rsidR="00E308A5" w:rsidRDefault="00E308A5" w:rsidP="007E6304">
            <w:r w:rsidRPr="006747D3">
              <w:t>Opleggen last onder dwangsom houtopstand Lemmens-Reijnen</w:t>
            </w:r>
          </w:p>
        </w:tc>
        <w:tc>
          <w:tcPr>
            <w:tcW w:w="6237" w:type="dxa"/>
          </w:tcPr>
          <w:p w14:paraId="3DF3D6E2" w14:textId="00887179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9D75EBE" w14:textId="77777777" w:rsidTr="00E308A5">
        <w:trPr>
          <w:trHeight w:val="267"/>
        </w:trPr>
        <w:tc>
          <w:tcPr>
            <w:tcW w:w="825" w:type="dxa"/>
          </w:tcPr>
          <w:p w14:paraId="51B9A621" w14:textId="77777777" w:rsidR="00E308A5" w:rsidRDefault="00E308A5" w:rsidP="007E6304">
            <w:r>
              <w:t>164.</w:t>
            </w:r>
          </w:p>
        </w:tc>
        <w:tc>
          <w:tcPr>
            <w:tcW w:w="2289" w:type="dxa"/>
          </w:tcPr>
          <w:p w14:paraId="5A271901" w14:textId="57D996BD" w:rsidR="00E308A5" w:rsidRDefault="00E308A5" w:rsidP="007E6304">
            <w:r>
              <w:t>2025/03/11</w:t>
            </w:r>
          </w:p>
        </w:tc>
        <w:tc>
          <w:tcPr>
            <w:tcW w:w="4961" w:type="dxa"/>
          </w:tcPr>
          <w:p w14:paraId="28F71893" w14:textId="111719E6" w:rsidR="00E308A5" w:rsidRDefault="00E308A5" w:rsidP="007E6304">
            <w:r w:rsidRPr="009F4D4A">
              <w:t xml:space="preserve">Opleggen last onder dwangsom ter voorkoming van herhaling Gebroeders </w:t>
            </w:r>
            <w:proofErr w:type="spellStart"/>
            <w:r w:rsidRPr="009F4D4A">
              <w:t>Aldenzee</w:t>
            </w:r>
            <w:proofErr w:type="spellEnd"/>
          </w:p>
        </w:tc>
        <w:tc>
          <w:tcPr>
            <w:tcW w:w="6237" w:type="dxa"/>
          </w:tcPr>
          <w:p w14:paraId="2A7697BF" w14:textId="7DF57412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5398076" w14:textId="77777777" w:rsidTr="00E308A5">
        <w:trPr>
          <w:trHeight w:val="267"/>
        </w:trPr>
        <w:tc>
          <w:tcPr>
            <w:tcW w:w="825" w:type="dxa"/>
          </w:tcPr>
          <w:p w14:paraId="465A65C1" w14:textId="10EFC3DD" w:rsidR="00E308A5" w:rsidRDefault="00E308A5" w:rsidP="007E6304">
            <w:bookmarkStart w:id="0" w:name="_GoBack"/>
            <w:bookmarkEnd w:id="0"/>
          </w:p>
        </w:tc>
        <w:tc>
          <w:tcPr>
            <w:tcW w:w="2289" w:type="dxa"/>
          </w:tcPr>
          <w:p w14:paraId="14FE88F0" w14:textId="50817198" w:rsidR="00E308A5" w:rsidRDefault="00E308A5" w:rsidP="007E6304"/>
        </w:tc>
        <w:tc>
          <w:tcPr>
            <w:tcW w:w="4961" w:type="dxa"/>
          </w:tcPr>
          <w:p w14:paraId="03D82147" w14:textId="34C04E1D" w:rsidR="00E308A5" w:rsidRDefault="00E308A5" w:rsidP="007E6304"/>
        </w:tc>
        <w:tc>
          <w:tcPr>
            <w:tcW w:w="6237" w:type="dxa"/>
          </w:tcPr>
          <w:p w14:paraId="15815C37" w14:textId="2064CB21" w:rsidR="00E308A5" w:rsidRDefault="00E308A5" w:rsidP="007E6304"/>
        </w:tc>
      </w:tr>
      <w:tr w:rsidR="00E308A5" w14:paraId="50EF2263" w14:textId="77777777" w:rsidTr="00E308A5">
        <w:trPr>
          <w:trHeight w:val="267"/>
        </w:trPr>
        <w:tc>
          <w:tcPr>
            <w:tcW w:w="825" w:type="dxa"/>
          </w:tcPr>
          <w:p w14:paraId="5A01FE71" w14:textId="77777777" w:rsidR="00E308A5" w:rsidRDefault="00E308A5" w:rsidP="007E6304">
            <w:r>
              <w:t>166.</w:t>
            </w:r>
          </w:p>
        </w:tc>
        <w:tc>
          <w:tcPr>
            <w:tcW w:w="2289" w:type="dxa"/>
          </w:tcPr>
          <w:p w14:paraId="198B0B25" w14:textId="1CBED2D0" w:rsidR="00E308A5" w:rsidRDefault="00E308A5" w:rsidP="007E6304">
            <w:r>
              <w:t>2025/03/25</w:t>
            </w:r>
          </w:p>
        </w:tc>
        <w:tc>
          <w:tcPr>
            <w:tcW w:w="4961" w:type="dxa"/>
          </w:tcPr>
          <w:p w14:paraId="063758F8" w14:textId="1CF62FE3" w:rsidR="00E308A5" w:rsidRDefault="00E308A5" w:rsidP="007E6304">
            <w:r w:rsidRPr="009F4D4A">
              <w:t xml:space="preserve">Opleggen lasten onder dwangsom </w:t>
            </w:r>
            <w:proofErr w:type="spellStart"/>
            <w:r w:rsidRPr="009F4D4A">
              <w:t>Xella</w:t>
            </w:r>
            <w:proofErr w:type="spellEnd"/>
            <w:r w:rsidRPr="009F4D4A">
              <w:t xml:space="preserve"> Kalkzandsteen BV</w:t>
            </w:r>
          </w:p>
        </w:tc>
        <w:tc>
          <w:tcPr>
            <w:tcW w:w="6237" w:type="dxa"/>
          </w:tcPr>
          <w:p w14:paraId="145CE35C" w14:textId="6E94E26C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05FEE3A" w14:textId="77777777" w:rsidTr="00E308A5">
        <w:trPr>
          <w:trHeight w:val="267"/>
        </w:trPr>
        <w:tc>
          <w:tcPr>
            <w:tcW w:w="825" w:type="dxa"/>
          </w:tcPr>
          <w:p w14:paraId="01071CC4" w14:textId="77777777" w:rsidR="00E308A5" w:rsidRDefault="00E308A5" w:rsidP="007E6304">
            <w:r>
              <w:t>167.</w:t>
            </w:r>
          </w:p>
        </w:tc>
        <w:tc>
          <w:tcPr>
            <w:tcW w:w="2289" w:type="dxa"/>
          </w:tcPr>
          <w:p w14:paraId="08E734CB" w14:textId="5FAA2BF5" w:rsidR="00E308A5" w:rsidRDefault="00E308A5" w:rsidP="007E6304">
            <w:r>
              <w:t>2024/02/25</w:t>
            </w:r>
          </w:p>
        </w:tc>
        <w:tc>
          <w:tcPr>
            <w:tcW w:w="4961" w:type="dxa"/>
          </w:tcPr>
          <w:p w14:paraId="28E0FBF5" w14:textId="2B97E9AA" w:rsidR="00E308A5" w:rsidRDefault="00E308A5" w:rsidP="007E6304">
            <w:r w:rsidRPr="009F4D4A">
              <w:t>Handhavingsverzoek deel 1</w:t>
            </w:r>
          </w:p>
        </w:tc>
        <w:tc>
          <w:tcPr>
            <w:tcW w:w="6237" w:type="dxa"/>
          </w:tcPr>
          <w:p w14:paraId="5A2EAB6C" w14:textId="22D91D3C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341192D" w14:textId="77777777" w:rsidTr="00E308A5">
        <w:trPr>
          <w:trHeight w:val="267"/>
        </w:trPr>
        <w:tc>
          <w:tcPr>
            <w:tcW w:w="825" w:type="dxa"/>
          </w:tcPr>
          <w:p w14:paraId="1B42EBA2" w14:textId="77777777" w:rsidR="00E308A5" w:rsidRDefault="00E308A5" w:rsidP="007E6304">
            <w:r>
              <w:t>168.</w:t>
            </w:r>
          </w:p>
        </w:tc>
        <w:tc>
          <w:tcPr>
            <w:tcW w:w="2289" w:type="dxa"/>
          </w:tcPr>
          <w:p w14:paraId="7156610B" w14:textId="1E655143" w:rsidR="00E308A5" w:rsidRDefault="00E308A5" w:rsidP="007E6304">
            <w:r>
              <w:t>2024/02/25</w:t>
            </w:r>
          </w:p>
        </w:tc>
        <w:tc>
          <w:tcPr>
            <w:tcW w:w="4961" w:type="dxa"/>
          </w:tcPr>
          <w:p w14:paraId="19D5CFDF" w14:textId="7DEBDC32" w:rsidR="00E308A5" w:rsidRDefault="00E308A5" w:rsidP="007E6304">
            <w:r w:rsidRPr="009F4D4A">
              <w:t>Handhavingsverzoek deel 2</w:t>
            </w:r>
          </w:p>
        </w:tc>
        <w:tc>
          <w:tcPr>
            <w:tcW w:w="6237" w:type="dxa"/>
          </w:tcPr>
          <w:p w14:paraId="3A944EA4" w14:textId="78BCCBF2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5B9E509" w14:textId="77777777" w:rsidTr="00E308A5">
        <w:trPr>
          <w:trHeight w:val="267"/>
        </w:trPr>
        <w:tc>
          <w:tcPr>
            <w:tcW w:w="825" w:type="dxa"/>
          </w:tcPr>
          <w:p w14:paraId="796AFCA4" w14:textId="77777777" w:rsidR="00E308A5" w:rsidRDefault="00E308A5" w:rsidP="007E6304">
            <w:r>
              <w:t>170.</w:t>
            </w:r>
          </w:p>
        </w:tc>
        <w:tc>
          <w:tcPr>
            <w:tcW w:w="2289" w:type="dxa"/>
          </w:tcPr>
          <w:p w14:paraId="186B27E0" w14:textId="706E10B3" w:rsidR="00E308A5" w:rsidRDefault="00E308A5" w:rsidP="007E6304">
            <w:r>
              <w:t>2025/06/03</w:t>
            </w:r>
          </w:p>
        </w:tc>
        <w:tc>
          <w:tcPr>
            <w:tcW w:w="4961" w:type="dxa"/>
          </w:tcPr>
          <w:p w14:paraId="61E57F6F" w14:textId="1F8BED85" w:rsidR="00E308A5" w:rsidRDefault="00E308A5" w:rsidP="007E6304">
            <w:r w:rsidRPr="009F4D4A">
              <w:t>Afwijzen handhavingsverzoek inzake herbeplanting Heyerveld 2 te Haelen_01</w:t>
            </w:r>
          </w:p>
        </w:tc>
        <w:tc>
          <w:tcPr>
            <w:tcW w:w="6237" w:type="dxa"/>
          </w:tcPr>
          <w:p w14:paraId="3C56B4F8" w14:textId="6E3DB23F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4038503" w14:textId="77777777" w:rsidTr="00E308A5">
        <w:trPr>
          <w:trHeight w:val="267"/>
        </w:trPr>
        <w:tc>
          <w:tcPr>
            <w:tcW w:w="825" w:type="dxa"/>
          </w:tcPr>
          <w:p w14:paraId="1794526E" w14:textId="77777777" w:rsidR="00E308A5" w:rsidRDefault="00E308A5" w:rsidP="007E6304">
            <w:r>
              <w:t>171.</w:t>
            </w:r>
          </w:p>
        </w:tc>
        <w:tc>
          <w:tcPr>
            <w:tcW w:w="2289" w:type="dxa"/>
          </w:tcPr>
          <w:p w14:paraId="302AF65E" w14:textId="4983A541" w:rsidR="00E308A5" w:rsidRDefault="00E308A5" w:rsidP="007E6304">
            <w:r>
              <w:t>2025/05/15</w:t>
            </w:r>
          </w:p>
        </w:tc>
        <w:tc>
          <w:tcPr>
            <w:tcW w:w="4961" w:type="dxa"/>
          </w:tcPr>
          <w:p w14:paraId="7B3A34A9" w14:textId="5623C19C" w:rsidR="00E308A5" w:rsidRDefault="00E308A5" w:rsidP="007E6304">
            <w:r w:rsidRPr="009F4D4A">
              <w:t>Controlerapport Z2025-00000871 Heyerveld 2 te Haelen</w:t>
            </w:r>
          </w:p>
        </w:tc>
        <w:tc>
          <w:tcPr>
            <w:tcW w:w="6237" w:type="dxa"/>
          </w:tcPr>
          <w:p w14:paraId="0303204C" w14:textId="2FBB5466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B819873" w14:textId="77777777" w:rsidTr="00E308A5">
        <w:trPr>
          <w:trHeight w:val="267"/>
        </w:trPr>
        <w:tc>
          <w:tcPr>
            <w:tcW w:w="825" w:type="dxa"/>
          </w:tcPr>
          <w:p w14:paraId="66128187" w14:textId="77777777" w:rsidR="00E308A5" w:rsidRDefault="00E308A5" w:rsidP="007E6304">
            <w:r>
              <w:t>172.</w:t>
            </w:r>
          </w:p>
        </w:tc>
        <w:tc>
          <w:tcPr>
            <w:tcW w:w="2289" w:type="dxa"/>
          </w:tcPr>
          <w:p w14:paraId="6F001625" w14:textId="5A677CC3" w:rsidR="00E308A5" w:rsidRDefault="00E308A5" w:rsidP="007E6304">
            <w:r>
              <w:t>2025/02/11</w:t>
            </w:r>
          </w:p>
        </w:tc>
        <w:tc>
          <w:tcPr>
            <w:tcW w:w="4961" w:type="dxa"/>
          </w:tcPr>
          <w:p w14:paraId="715E7E2D" w14:textId="34C763A6" w:rsidR="00E308A5" w:rsidRDefault="00E308A5" w:rsidP="007E6304">
            <w:r w:rsidRPr="009F4D4A">
              <w:t>Afwijzen handhavingsverzoek inzake herbeplanting Landgoed Leudal BV_01</w:t>
            </w:r>
          </w:p>
        </w:tc>
        <w:tc>
          <w:tcPr>
            <w:tcW w:w="6237" w:type="dxa"/>
          </w:tcPr>
          <w:p w14:paraId="511B848D" w14:textId="103402EA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1E59D65" w14:textId="77777777" w:rsidTr="00E308A5">
        <w:trPr>
          <w:trHeight w:val="267"/>
        </w:trPr>
        <w:tc>
          <w:tcPr>
            <w:tcW w:w="825" w:type="dxa"/>
          </w:tcPr>
          <w:p w14:paraId="35C2643F" w14:textId="77777777" w:rsidR="00E308A5" w:rsidRDefault="00E308A5" w:rsidP="007E6304">
            <w:r>
              <w:t>173.</w:t>
            </w:r>
          </w:p>
        </w:tc>
        <w:tc>
          <w:tcPr>
            <w:tcW w:w="2289" w:type="dxa"/>
          </w:tcPr>
          <w:p w14:paraId="7D8C9116" w14:textId="4F2A2FFD" w:rsidR="00E308A5" w:rsidRDefault="00E308A5" w:rsidP="007E6304">
            <w:r>
              <w:t>2023/01/04</w:t>
            </w:r>
          </w:p>
        </w:tc>
        <w:tc>
          <w:tcPr>
            <w:tcW w:w="4961" w:type="dxa"/>
          </w:tcPr>
          <w:p w14:paraId="14A6EEC8" w14:textId="6046B94F" w:rsidR="00E308A5" w:rsidRDefault="00E308A5" w:rsidP="007E6304">
            <w:r w:rsidRPr="009F4D4A">
              <w:t>Bijlage 2 bij afwijzing verzoek</w:t>
            </w:r>
          </w:p>
        </w:tc>
        <w:tc>
          <w:tcPr>
            <w:tcW w:w="6237" w:type="dxa"/>
          </w:tcPr>
          <w:p w14:paraId="632336CF" w14:textId="321A279A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3FEF55B" w14:textId="77777777" w:rsidTr="00E308A5">
        <w:trPr>
          <w:trHeight w:val="267"/>
        </w:trPr>
        <w:tc>
          <w:tcPr>
            <w:tcW w:w="825" w:type="dxa"/>
          </w:tcPr>
          <w:p w14:paraId="00D3EE3B" w14:textId="77777777" w:rsidR="00E308A5" w:rsidRDefault="00E308A5" w:rsidP="007E6304">
            <w:r>
              <w:t>174.</w:t>
            </w:r>
          </w:p>
        </w:tc>
        <w:tc>
          <w:tcPr>
            <w:tcW w:w="2289" w:type="dxa"/>
          </w:tcPr>
          <w:p w14:paraId="5D670C4C" w14:textId="207FCD03" w:rsidR="00E308A5" w:rsidRDefault="00E308A5" w:rsidP="007E6304">
            <w:r>
              <w:t>2022/12/22</w:t>
            </w:r>
          </w:p>
        </w:tc>
        <w:tc>
          <w:tcPr>
            <w:tcW w:w="4961" w:type="dxa"/>
          </w:tcPr>
          <w:p w14:paraId="554FA8A9" w14:textId="143FFC05" w:rsidR="00E308A5" w:rsidRDefault="00E308A5" w:rsidP="007E6304">
            <w:r w:rsidRPr="009F4D4A">
              <w:t>Bijlage 3 bij afwijzing verzoek</w:t>
            </w:r>
          </w:p>
        </w:tc>
        <w:tc>
          <w:tcPr>
            <w:tcW w:w="6237" w:type="dxa"/>
          </w:tcPr>
          <w:p w14:paraId="6C0633A8" w14:textId="0BA27E38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C31A56E" w14:textId="77777777" w:rsidTr="00E308A5">
        <w:trPr>
          <w:trHeight w:val="267"/>
        </w:trPr>
        <w:tc>
          <w:tcPr>
            <w:tcW w:w="825" w:type="dxa"/>
          </w:tcPr>
          <w:p w14:paraId="37177163" w14:textId="77777777" w:rsidR="00E308A5" w:rsidRDefault="00E308A5" w:rsidP="007E6304">
            <w:r>
              <w:t>175.</w:t>
            </w:r>
          </w:p>
        </w:tc>
        <w:tc>
          <w:tcPr>
            <w:tcW w:w="2289" w:type="dxa"/>
          </w:tcPr>
          <w:p w14:paraId="1965A7D4" w14:textId="61E8A63C" w:rsidR="00E308A5" w:rsidRDefault="00E308A5" w:rsidP="007E6304">
            <w:r>
              <w:t>2025/01/27</w:t>
            </w:r>
          </w:p>
        </w:tc>
        <w:tc>
          <w:tcPr>
            <w:tcW w:w="4961" w:type="dxa"/>
          </w:tcPr>
          <w:p w14:paraId="6BE420B7" w14:textId="75B40A01" w:rsidR="00E308A5" w:rsidRDefault="00E308A5" w:rsidP="007E6304">
            <w:r w:rsidRPr="009F4D4A">
              <w:t>Controlerapport Landgoed Leudal 270125 definitief</w:t>
            </w:r>
          </w:p>
        </w:tc>
        <w:tc>
          <w:tcPr>
            <w:tcW w:w="6237" w:type="dxa"/>
          </w:tcPr>
          <w:p w14:paraId="29C80F3B" w14:textId="30811FF4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5AAA2FB" w14:textId="77777777" w:rsidTr="00E308A5">
        <w:trPr>
          <w:trHeight w:val="267"/>
        </w:trPr>
        <w:tc>
          <w:tcPr>
            <w:tcW w:w="825" w:type="dxa"/>
          </w:tcPr>
          <w:p w14:paraId="77A443CD" w14:textId="77777777" w:rsidR="00E308A5" w:rsidRDefault="00E308A5" w:rsidP="007E6304">
            <w:r>
              <w:lastRenderedPageBreak/>
              <w:t>176.</w:t>
            </w:r>
          </w:p>
        </w:tc>
        <w:tc>
          <w:tcPr>
            <w:tcW w:w="2289" w:type="dxa"/>
          </w:tcPr>
          <w:p w14:paraId="73C9FD51" w14:textId="353E23D7" w:rsidR="00E308A5" w:rsidRDefault="00E308A5" w:rsidP="007E6304">
            <w:r>
              <w:t>2025/07/24</w:t>
            </w:r>
          </w:p>
        </w:tc>
        <w:tc>
          <w:tcPr>
            <w:tcW w:w="4961" w:type="dxa"/>
          </w:tcPr>
          <w:p w14:paraId="2707F15B" w14:textId="16F0BF6D" w:rsidR="00E308A5" w:rsidRDefault="00E308A5" w:rsidP="007E6304">
            <w:r w:rsidRPr="009F4D4A">
              <w:t xml:space="preserve">controle rapport HH verzoek NM beverdammen </w:t>
            </w:r>
            <w:proofErr w:type="spellStart"/>
            <w:r w:rsidRPr="009F4D4A">
              <w:t>Mechelderbeek</w:t>
            </w:r>
            <w:proofErr w:type="spellEnd"/>
            <w:r w:rsidRPr="009F4D4A">
              <w:t xml:space="preserve"> 29 juli 2025 - kopie</w:t>
            </w:r>
          </w:p>
        </w:tc>
        <w:tc>
          <w:tcPr>
            <w:tcW w:w="6237" w:type="dxa"/>
          </w:tcPr>
          <w:p w14:paraId="76C2FD4F" w14:textId="57788E61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336C07E" w14:textId="77777777" w:rsidTr="00E308A5">
        <w:trPr>
          <w:trHeight w:val="267"/>
        </w:trPr>
        <w:tc>
          <w:tcPr>
            <w:tcW w:w="825" w:type="dxa"/>
          </w:tcPr>
          <w:p w14:paraId="4E3B3AC5" w14:textId="77777777" w:rsidR="00E308A5" w:rsidRDefault="00E308A5" w:rsidP="007E6304">
            <w:r>
              <w:t>177.</w:t>
            </w:r>
          </w:p>
        </w:tc>
        <w:tc>
          <w:tcPr>
            <w:tcW w:w="2289" w:type="dxa"/>
          </w:tcPr>
          <w:p w14:paraId="514A6B43" w14:textId="2BF1B2FE" w:rsidR="00E308A5" w:rsidRDefault="00E308A5" w:rsidP="007E6304">
            <w:r>
              <w:t>2025/08/12</w:t>
            </w:r>
          </w:p>
        </w:tc>
        <w:tc>
          <w:tcPr>
            <w:tcW w:w="4961" w:type="dxa"/>
          </w:tcPr>
          <w:p w14:paraId="2F01BF0F" w14:textId="2CEC8434" w:rsidR="00E308A5" w:rsidRDefault="00E308A5" w:rsidP="007E6304">
            <w:r w:rsidRPr="009F4D4A">
              <w:t xml:space="preserve">GS </w:t>
            </w:r>
            <w:proofErr w:type="spellStart"/>
            <w:r w:rsidRPr="009F4D4A">
              <w:t>besl</w:t>
            </w:r>
            <w:proofErr w:type="spellEnd"/>
            <w:r w:rsidRPr="009F4D4A">
              <w:t xml:space="preserve">. tot </w:t>
            </w:r>
            <w:proofErr w:type="spellStart"/>
            <w:r w:rsidRPr="009F4D4A">
              <w:t>afwijz</w:t>
            </w:r>
            <w:proofErr w:type="spellEnd"/>
            <w:r w:rsidRPr="009F4D4A">
              <w:t xml:space="preserve">. </w:t>
            </w:r>
            <w:proofErr w:type="spellStart"/>
            <w:r w:rsidRPr="009F4D4A">
              <w:t>verz</w:t>
            </w:r>
            <w:proofErr w:type="spellEnd"/>
            <w:r w:rsidRPr="009F4D4A">
              <w:t xml:space="preserve">. om </w:t>
            </w:r>
            <w:proofErr w:type="spellStart"/>
            <w:r w:rsidRPr="009F4D4A">
              <w:t>hh</w:t>
            </w:r>
            <w:proofErr w:type="spellEnd"/>
            <w:r w:rsidRPr="009F4D4A">
              <w:t xml:space="preserve"> inz. het verwijderen van beverdammen in het Mechelderbeekdal_01</w:t>
            </w:r>
          </w:p>
        </w:tc>
        <w:tc>
          <w:tcPr>
            <w:tcW w:w="6237" w:type="dxa"/>
          </w:tcPr>
          <w:p w14:paraId="710B747E" w14:textId="256043DF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08A330A" w14:textId="77777777" w:rsidTr="00E308A5">
        <w:trPr>
          <w:trHeight w:val="267"/>
        </w:trPr>
        <w:tc>
          <w:tcPr>
            <w:tcW w:w="825" w:type="dxa"/>
          </w:tcPr>
          <w:p w14:paraId="1683A3B4" w14:textId="77777777" w:rsidR="00E308A5" w:rsidRDefault="00E308A5" w:rsidP="007E6304">
            <w:r>
              <w:t>178.</w:t>
            </w:r>
          </w:p>
        </w:tc>
        <w:tc>
          <w:tcPr>
            <w:tcW w:w="2289" w:type="dxa"/>
          </w:tcPr>
          <w:p w14:paraId="532BE2AB" w14:textId="726C837A" w:rsidR="00E308A5" w:rsidRDefault="00E308A5" w:rsidP="007E6304">
            <w:r>
              <w:t>2025/08/12</w:t>
            </w:r>
          </w:p>
        </w:tc>
        <w:tc>
          <w:tcPr>
            <w:tcW w:w="4961" w:type="dxa"/>
          </w:tcPr>
          <w:p w14:paraId="55A38F63" w14:textId="08987CEF" w:rsidR="00E308A5" w:rsidRDefault="00E308A5" w:rsidP="007E6304">
            <w:r w:rsidRPr="009F4D4A">
              <w:t>GS brief afwijzing verzoek om handhaving beverdammen Mechelderbeekdal_01 - kopie</w:t>
            </w:r>
          </w:p>
        </w:tc>
        <w:tc>
          <w:tcPr>
            <w:tcW w:w="6237" w:type="dxa"/>
          </w:tcPr>
          <w:p w14:paraId="7EC0BDED" w14:textId="3BECBC3C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625D9D1" w14:textId="77777777" w:rsidTr="00E308A5">
        <w:trPr>
          <w:trHeight w:val="267"/>
        </w:trPr>
        <w:tc>
          <w:tcPr>
            <w:tcW w:w="825" w:type="dxa"/>
          </w:tcPr>
          <w:p w14:paraId="50D4C306" w14:textId="77777777" w:rsidR="00E308A5" w:rsidRDefault="00E308A5" w:rsidP="007E6304">
            <w:r>
              <w:t>179.</w:t>
            </w:r>
          </w:p>
        </w:tc>
        <w:tc>
          <w:tcPr>
            <w:tcW w:w="2289" w:type="dxa"/>
          </w:tcPr>
          <w:p w14:paraId="0D4AA675" w14:textId="47FCCAEB" w:rsidR="00E308A5" w:rsidRDefault="00E308A5" w:rsidP="007E6304">
            <w:r>
              <w:t>2025/12/17</w:t>
            </w:r>
          </w:p>
        </w:tc>
        <w:tc>
          <w:tcPr>
            <w:tcW w:w="4961" w:type="dxa"/>
          </w:tcPr>
          <w:p w14:paraId="03E09D51" w14:textId="5CFD9F95" w:rsidR="00E308A5" w:rsidRDefault="00E308A5" w:rsidP="007E6304">
            <w:proofErr w:type="spellStart"/>
            <w:r w:rsidRPr="009F4D4A">
              <w:t>Afwijz</w:t>
            </w:r>
            <w:proofErr w:type="spellEnd"/>
            <w:r w:rsidRPr="009F4D4A">
              <w:t xml:space="preserve">. verzoek om </w:t>
            </w:r>
            <w:proofErr w:type="spellStart"/>
            <w:r w:rsidRPr="009F4D4A">
              <w:t>hh</w:t>
            </w:r>
            <w:proofErr w:type="spellEnd"/>
            <w:r w:rsidRPr="009F4D4A">
              <w:t xml:space="preserve"> dassenburcht nabij gronddepot </w:t>
            </w:r>
            <w:proofErr w:type="spellStart"/>
            <w:r w:rsidRPr="009F4D4A">
              <w:t>Römerweg</w:t>
            </w:r>
            <w:proofErr w:type="spellEnd"/>
            <w:r w:rsidRPr="009F4D4A">
              <w:t xml:space="preserve"> te Sevenum_01</w:t>
            </w:r>
          </w:p>
        </w:tc>
        <w:tc>
          <w:tcPr>
            <w:tcW w:w="6237" w:type="dxa"/>
          </w:tcPr>
          <w:p w14:paraId="5AFFD27D" w14:textId="489B6B06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53BCEE4" w14:textId="77777777" w:rsidTr="00E308A5">
        <w:trPr>
          <w:trHeight w:val="267"/>
        </w:trPr>
        <w:tc>
          <w:tcPr>
            <w:tcW w:w="825" w:type="dxa"/>
          </w:tcPr>
          <w:p w14:paraId="1521FED2" w14:textId="77777777" w:rsidR="00E308A5" w:rsidRDefault="00E308A5" w:rsidP="007E6304">
            <w:r>
              <w:t>180.</w:t>
            </w:r>
          </w:p>
        </w:tc>
        <w:tc>
          <w:tcPr>
            <w:tcW w:w="2289" w:type="dxa"/>
          </w:tcPr>
          <w:p w14:paraId="5439743D" w14:textId="48016CEA" w:rsidR="00E308A5" w:rsidRDefault="00E308A5" w:rsidP="007E6304">
            <w:r>
              <w:t>2025/12/04</w:t>
            </w:r>
          </w:p>
        </w:tc>
        <w:tc>
          <w:tcPr>
            <w:tcW w:w="4961" w:type="dxa"/>
          </w:tcPr>
          <w:p w14:paraId="3B2D199C" w14:textId="08E01144" w:rsidR="00E308A5" w:rsidRDefault="00E308A5" w:rsidP="007E6304">
            <w:r w:rsidRPr="009F4D4A">
              <w:t xml:space="preserve">Controlerapport romerweg </w:t>
            </w:r>
            <w:proofErr w:type="spellStart"/>
            <w:r w:rsidRPr="009F4D4A">
              <w:t>sevenum</w:t>
            </w:r>
            <w:proofErr w:type="spellEnd"/>
            <w:r w:rsidRPr="009F4D4A">
              <w:t xml:space="preserve"> dassen </w:t>
            </w:r>
            <w:proofErr w:type="spellStart"/>
            <w:r w:rsidRPr="009F4D4A">
              <w:t>actviteit</w:t>
            </w:r>
            <w:proofErr w:type="spellEnd"/>
          </w:p>
        </w:tc>
        <w:tc>
          <w:tcPr>
            <w:tcW w:w="6237" w:type="dxa"/>
          </w:tcPr>
          <w:p w14:paraId="4C3C3A28" w14:textId="0E5E96D2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BCCD994" w14:textId="77777777" w:rsidTr="00E308A5">
        <w:trPr>
          <w:trHeight w:val="267"/>
        </w:trPr>
        <w:tc>
          <w:tcPr>
            <w:tcW w:w="825" w:type="dxa"/>
          </w:tcPr>
          <w:p w14:paraId="727CD75E" w14:textId="77777777" w:rsidR="00E308A5" w:rsidRDefault="00E308A5" w:rsidP="007E6304">
            <w:r>
              <w:t>181.</w:t>
            </w:r>
          </w:p>
        </w:tc>
        <w:tc>
          <w:tcPr>
            <w:tcW w:w="2289" w:type="dxa"/>
          </w:tcPr>
          <w:p w14:paraId="3A5F297C" w14:textId="79BC3B26" w:rsidR="00E308A5" w:rsidRDefault="00E308A5" w:rsidP="007E6304">
            <w:r>
              <w:t>2024/11/18</w:t>
            </w:r>
          </w:p>
        </w:tc>
        <w:tc>
          <w:tcPr>
            <w:tcW w:w="4961" w:type="dxa"/>
          </w:tcPr>
          <w:p w14:paraId="6FC74918" w14:textId="17031407" w:rsidR="00E308A5" w:rsidRDefault="00E308A5" w:rsidP="007E6304">
            <w:r w:rsidRPr="009F4D4A">
              <w:t xml:space="preserve">000 </w:t>
            </w:r>
            <w:proofErr w:type="spellStart"/>
            <w:r w:rsidRPr="009F4D4A">
              <w:t>Ogw</w:t>
            </w:r>
            <w:proofErr w:type="spellEnd"/>
            <w:r w:rsidRPr="009F4D4A">
              <w:t xml:space="preserve"> CZW Afwijzing </w:t>
            </w:r>
            <w:proofErr w:type="spellStart"/>
            <w:r w:rsidRPr="009F4D4A">
              <w:t>hhv</w:t>
            </w:r>
            <w:proofErr w:type="spellEnd"/>
            <w:r w:rsidRPr="009F4D4A">
              <w:t xml:space="preserve"> herbeplanting 18 nov 24 aanvulling</w:t>
            </w:r>
          </w:p>
        </w:tc>
        <w:tc>
          <w:tcPr>
            <w:tcW w:w="6237" w:type="dxa"/>
          </w:tcPr>
          <w:p w14:paraId="4B4C0FC2" w14:textId="0F269B0D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6BE67E8" w14:textId="77777777" w:rsidTr="00E308A5">
        <w:trPr>
          <w:trHeight w:val="267"/>
        </w:trPr>
        <w:tc>
          <w:tcPr>
            <w:tcW w:w="825" w:type="dxa"/>
          </w:tcPr>
          <w:p w14:paraId="6CC3CEAA" w14:textId="77777777" w:rsidR="00E308A5" w:rsidRDefault="00E308A5" w:rsidP="007E6304">
            <w:r>
              <w:t>182.</w:t>
            </w:r>
          </w:p>
        </w:tc>
        <w:tc>
          <w:tcPr>
            <w:tcW w:w="2289" w:type="dxa"/>
          </w:tcPr>
          <w:p w14:paraId="2EDC5009" w14:textId="45362175" w:rsidR="00E308A5" w:rsidRDefault="00E308A5" w:rsidP="007E6304">
            <w:r>
              <w:t>2024/11/13</w:t>
            </w:r>
          </w:p>
        </w:tc>
        <w:tc>
          <w:tcPr>
            <w:tcW w:w="4961" w:type="dxa"/>
          </w:tcPr>
          <w:p w14:paraId="54F741E9" w14:textId="6C241E77" w:rsidR="00E308A5" w:rsidRDefault="00E308A5" w:rsidP="007E6304">
            <w:r w:rsidRPr="009F4D4A">
              <w:t xml:space="preserve">Controlerapport </w:t>
            </w:r>
            <w:proofErr w:type="spellStart"/>
            <w:r w:rsidRPr="009F4D4A">
              <w:t>herplantplicht</w:t>
            </w:r>
            <w:proofErr w:type="spellEnd"/>
            <w:r w:rsidRPr="009F4D4A">
              <w:t xml:space="preserve"> Vereniging Natuurmonumenten omgeving </w:t>
            </w:r>
            <w:proofErr w:type="spellStart"/>
            <w:r w:rsidRPr="009F4D4A">
              <w:t>Altweerterheide</w:t>
            </w:r>
            <w:proofErr w:type="spellEnd"/>
            <w:r w:rsidRPr="009F4D4A">
              <w:t xml:space="preserve"> versie 131124</w:t>
            </w:r>
          </w:p>
        </w:tc>
        <w:tc>
          <w:tcPr>
            <w:tcW w:w="6237" w:type="dxa"/>
          </w:tcPr>
          <w:p w14:paraId="2CA85CEA" w14:textId="286D2452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029F1D1" w14:textId="77777777" w:rsidTr="00E308A5">
        <w:trPr>
          <w:trHeight w:val="267"/>
        </w:trPr>
        <w:tc>
          <w:tcPr>
            <w:tcW w:w="825" w:type="dxa"/>
          </w:tcPr>
          <w:p w14:paraId="21A4E6A8" w14:textId="77777777" w:rsidR="00E308A5" w:rsidRDefault="00E308A5" w:rsidP="007E6304">
            <w:r>
              <w:t>183.</w:t>
            </w:r>
          </w:p>
        </w:tc>
        <w:tc>
          <w:tcPr>
            <w:tcW w:w="2289" w:type="dxa"/>
          </w:tcPr>
          <w:p w14:paraId="4E31776C" w14:textId="48AE5AB2" w:rsidR="00E308A5" w:rsidRDefault="00E308A5" w:rsidP="007E6304">
            <w:r>
              <w:t>2025/12/03</w:t>
            </w:r>
          </w:p>
        </w:tc>
        <w:tc>
          <w:tcPr>
            <w:tcW w:w="4961" w:type="dxa"/>
          </w:tcPr>
          <w:p w14:paraId="5ABF5382" w14:textId="40B1B7D6" w:rsidR="00E308A5" w:rsidRDefault="00E308A5" w:rsidP="007E6304">
            <w:r w:rsidRPr="009F4D4A">
              <w:t xml:space="preserve">Bijlage 2 bij BOB Verweerschrift bezwaar Z92 Waterschap Limburg </w:t>
            </w:r>
            <w:proofErr w:type="spellStart"/>
            <w:r w:rsidRPr="009F4D4A">
              <w:t>Mechelderbeekdal</w:t>
            </w:r>
            <w:proofErr w:type="spellEnd"/>
            <w:r w:rsidRPr="009F4D4A">
              <w:t xml:space="preserve"> verwijderen beverdammen</w:t>
            </w:r>
          </w:p>
        </w:tc>
        <w:tc>
          <w:tcPr>
            <w:tcW w:w="6237" w:type="dxa"/>
          </w:tcPr>
          <w:p w14:paraId="78F383EE" w14:textId="57BE9B33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9F503EA" w14:textId="77777777" w:rsidTr="00E308A5">
        <w:trPr>
          <w:trHeight w:val="267"/>
        </w:trPr>
        <w:tc>
          <w:tcPr>
            <w:tcW w:w="825" w:type="dxa"/>
          </w:tcPr>
          <w:p w14:paraId="542EB518" w14:textId="77777777" w:rsidR="00E308A5" w:rsidRDefault="00E308A5" w:rsidP="007E6304">
            <w:r>
              <w:t>184.</w:t>
            </w:r>
          </w:p>
        </w:tc>
        <w:tc>
          <w:tcPr>
            <w:tcW w:w="2289" w:type="dxa"/>
          </w:tcPr>
          <w:p w14:paraId="1EE62F37" w14:textId="63DA4CA8" w:rsidR="00E308A5" w:rsidRDefault="00E308A5" w:rsidP="007E6304">
            <w:r>
              <w:t>2025/02/28</w:t>
            </w:r>
          </w:p>
        </w:tc>
        <w:tc>
          <w:tcPr>
            <w:tcW w:w="4961" w:type="dxa"/>
          </w:tcPr>
          <w:p w14:paraId="7FAE0E1E" w14:textId="7CE66946" w:rsidR="00E308A5" w:rsidRDefault="00E308A5" w:rsidP="007E6304">
            <w:r w:rsidRPr="009F4D4A">
              <w:t>Bijlage 2 verweerschrift brief van Waterschap Limburg Provincie Limburg_03 verkeerde bijlage</w:t>
            </w:r>
          </w:p>
        </w:tc>
        <w:tc>
          <w:tcPr>
            <w:tcW w:w="6237" w:type="dxa"/>
          </w:tcPr>
          <w:p w14:paraId="53609D7E" w14:textId="3FB0514D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B54B00E" w14:textId="77777777" w:rsidTr="00E308A5">
        <w:trPr>
          <w:trHeight w:val="267"/>
        </w:trPr>
        <w:tc>
          <w:tcPr>
            <w:tcW w:w="825" w:type="dxa"/>
          </w:tcPr>
          <w:p w14:paraId="67A3F5B5" w14:textId="77777777" w:rsidR="00E308A5" w:rsidRDefault="00E308A5" w:rsidP="007E6304">
            <w:r>
              <w:t>185.</w:t>
            </w:r>
          </w:p>
        </w:tc>
        <w:tc>
          <w:tcPr>
            <w:tcW w:w="2289" w:type="dxa"/>
          </w:tcPr>
          <w:p w14:paraId="18160875" w14:textId="48BBBBBF" w:rsidR="00E308A5" w:rsidRDefault="00E308A5" w:rsidP="007E6304">
            <w:r>
              <w:t>2025/12/15</w:t>
            </w:r>
          </w:p>
        </w:tc>
        <w:tc>
          <w:tcPr>
            <w:tcW w:w="4961" w:type="dxa"/>
          </w:tcPr>
          <w:p w14:paraId="204F32F8" w14:textId="2E61AF25" w:rsidR="00E308A5" w:rsidRDefault="00E308A5" w:rsidP="007E6304">
            <w:r w:rsidRPr="007023F7">
              <w:t>Bijlage 3 bij BOB Z92 DEF Verslag hoorzitting.docx_02</w:t>
            </w:r>
          </w:p>
        </w:tc>
        <w:tc>
          <w:tcPr>
            <w:tcW w:w="6237" w:type="dxa"/>
          </w:tcPr>
          <w:p w14:paraId="19630BFE" w14:textId="2E8646C5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0E0AD51" w14:textId="77777777" w:rsidTr="00E308A5">
        <w:trPr>
          <w:trHeight w:val="267"/>
        </w:trPr>
        <w:tc>
          <w:tcPr>
            <w:tcW w:w="825" w:type="dxa"/>
          </w:tcPr>
          <w:p w14:paraId="0AF2ED6B" w14:textId="77777777" w:rsidR="00E308A5" w:rsidRDefault="00E308A5" w:rsidP="007E6304">
            <w:r>
              <w:t>186.</w:t>
            </w:r>
          </w:p>
        </w:tc>
        <w:tc>
          <w:tcPr>
            <w:tcW w:w="2289" w:type="dxa"/>
          </w:tcPr>
          <w:p w14:paraId="248ADDAA" w14:textId="651E6BBF" w:rsidR="00E308A5" w:rsidRDefault="00E308A5" w:rsidP="007E6304">
            <w:r>
              <w:t>2025/12/24</w:t>
            </w:r>
          </w:p>
        </w:tc>
        <w:tc>
          <w:tcPr>
            <w:tcW w:w="4961" w:type="dxa"/>
          </w:tcPr>
          <w:p w14:paraId="7E669AA5" w14:textId="7488FD13" w:rsidR="00E308A5" w:rsidRDefault="00E308A5" w:rsidP="007E6304">
            <w:r w:rsidRPr="007023F7">
              <w:t>Bijlage 4 bij BOB Z92 DEF Advies.docx_02</w:t>
            </w:r>
          </w:p>
        </w:tc>
        <w:tc>
          <w:tcPr>
            <w:tcW w:w="6237" w:type="dxa"/>
          </w:tcPr>
          <w:p w14:paraId="4147AE9E" w14:textId="248279CE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E0064D5" w14:textId="77777777" w:rsidTr="00E308A5">
        <w:trPr>
          <w:trHeight w:val="267"/>
        </w:trPr>
        <w:tc>
          <w:tcPr>
            <w:tcW w:w="825" w:type="dxa"/>
          </w:tcPr>
          <w:p w14:paraId="2665D72A" w14:textId="77777777" w:rsidR="00E308A5" w:rsidRDefault="00E308A5" w:rsidP="007E6304">
            <w:r>
              <w:t>187.</w:t>
            </w:r>
          </w:p>
        </w:tc>
        <w:tc>
          <w:tcPr>
            <w:tcW w:w="2289" w:type="dxa"/>
          </w:tcPr>
          <w:p w14:paraId="2BFC3ED3" w14:textId="5B1864AA" w:rsidR="00E308A5" w:rsidRDefault="00E308A5" w:rsidP="007E6304">
            <w:r>
              <w:t>2025/12/15</w:t>
            </w:r>
          </w:p>
        </w:tc>
        <w:tc>
          <w:tcPr>
            <w:tcW w:w="4961" w:type="dxa"/>
          </w:tcPr>
          <w:p w14:paraId="0702F2F5" w14:textId="4661AB8D" w:rsidR="00E308A5" w:rsidRDefault="00E308A5" w:rsidP="007E6304">
            <w:r w:rsidRPr="007023F7">
              <w:t>Bijlage 5 bij BOB Z92 Pleitnota bezwaarmaker_02</w:t>
            </w:r>
          </w:p>
        </w:tc>
        <w:tc>
          <w:tcPr>
            <w:tcW w:w="6237" w:type="dxa"/>
          </w:tcPr>
          <w:p w14:paraId="172F4D5D" w14:textId="36A3D6A2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393F873" w14:textId="77777777" w:rsidTr="00E308A5">
        <w:trPr>
          <w:trHeight w:val="267"/>
        </w:trPr>
        <w:tc>
          <w:tcPr>
            <w:tcW w:w="825" w:type="dxa"/>
          </w:tcPr>
          <w:p w14:paraId="702936BD" w14:textId="77777777" w:rsidR="00E308A5" w:rsidRDefault="00E308A5" w:rsidP="007E6304">
            <w:r>
              <w:t>188.</w:t>
            </w:r>
          </w:p>
        </w:tc>
        <w:tc>
          <w:tcPr>
            <w:tcW w:w="2289" w:type="dxa"/>
          </w:tcPr>
          <w:p w14:paraId="7825D822" w14:textId="51DAA546" w:rsidR="00E308A5" w:rsidRDefault="00E308A5" w:rsidP="007E6304">
            <w:r>
              <w:t>2025/12/15</w:t>
            </w:r>
          </w:p>
        </w:tc>
        <w:tc>
          <w:tcPr>
            <w:tcW w:w="4961" w:type="dxa"/>
          </w:tcPr>
          <w:p w14:paraId="5EE18AB5" w14:textId="2BFF1E8F" w:rsidR="00E308A5" w:rsidRDefault="00E308A5" w:rsidP="007E6304">
            <w:r w:rsidRPr="007023F7">
              <w:t>Bijlage 6 bij BOB Pleitnotitie en bijlagen Natuurmonumenten_02</w:t>
            </w:r>
          </w:p>
        </w:tc>
        <w:tc>
          <w:tcPr>
            <w:tcW w:w="6237" w:type="dxa"/>
          </w:tcPr>
          <w:p w14:paraId="0D93336C" w14:textId="7CA0E507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D6122EE" w14:textId="77777777" w:rsidTr="00E308A5">
        <w:trPr>
          <w:trHeight w:val="267"/>
        </w:trPr>
        <w:tc>
          <w:tcPr>
            <w:tcW w:w="825" w:type="dxa"/>
          </w:tcPr>
          <w:p w14:paraId="7EAF260C" w14:textId="77777777" w:rsidR="00E308A5" w:rsidRDefault="00E308A5" w:rsidP="007E6304">
            <w:r>
              <w:t>189.</w:t>
            </w:r>
          </w:p>
        </w:tc>
        <w:tc>
          <w:tcPr>
            <w:tcW w:w="2289" w:type="dxa"/>
          </w:tcPr>
          <w:p w14:paraId="20538522" w14:textId="4C034E43" w:rsidR="00E308A5" w:rsidRDefault="00E308A5" w:rsidP="007E6304">
            <w:r>
              <w:t>2026/02/10</w:t>
            </w:r>
          </w:p>
        </w:tc>
        <w:tc>
          <w:tcPr>
            <w:tcW w:w="4961" w:type="dxa"/>
          </w:tcPr>
          <w:p w14:paraId="3F273D0C" w14:textId="754421B9" w:rsidR="00E308A5" w:rsidRDefault="00E308A5" w:rsidP="007E6304">
            <w:r w:rsidRPr="007023F7">
              <w:t>GS besluit (bijlage 1 bij BOB) bezwaar Waterschap Limburg verwijdering 4 beverdammen Mechelderbeekdal_01</w:t>
            </w:r>
          </w:p>
        </w:tc>
        <w:tc>
          <w:tcPr>
            <w:tcW w:w="6237" w:type="dxa"/>
          </w:tcPr>
          <w:p w14:paraId="5F5DCB13" w14:textId="00293FE7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8A2BC9F" w14:textId="77777777" w:rsidTr="00E308A5">
        <w:trPr>
          <w:trHeight w:val="267"/>
        </w:trPr>
        <w:tc>
          <w:tcPr>
            <w:tcW w:w="825" w:type="dxa"/>
          </w:tcPr>
          <w:p w14:paraId="7285E471" w14:textId="77777777" w:rsidR="00E308A5" w:rsidRDefault="00E308A5" w:rsidP="007E6304">
            <w:r>
              <w:t>190.</w:t>
            </w:r>
          </w:p>
        </w:tc>
        <w:tc>
          <w:tcPr>
            <w:tcW w:w="2289" w:type="dxa"/>
          </w:tcPr>
          <w:p w14:paraId="1599B70B" w14:textId="35DE4665" w:rsidR="00E308A5" w:rsidRDefault="00E308A5" w:rsidP="007E6304">
            <w:r>
              <w:t>2026/02/10</w:t>
            </w:r>
          </w:p>
        </w:tc>
        <w:tc>
          <w:tcPr>
            <w:tcW w:w="4961" w:type="dxa"/>
          </w:tcPr>
          <w:p w14:paraId="450FDB5E" w14:textId="51CEA4E0" w:rsidR="00E308A5" w:rsidRDefault="00E308A5" w:rsidP="007E6304">
            <w:r w:rsidRPr="007023F7">
              <w:t>GS brief Beslissing op bezwaar afwijzing verzoek handhaving Mechelderbeekdal_01</w:t>
            </w:r>
          </w:p>
        </w:tc>
        <w:tc>
          <w:tcPr>
            <w:tcW w:w="6237" w:type="dxa"/>
          </w:tcPr>
          <w:p w14:paraId="0C5F6BBC" w14:textId="138E9705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FB93418" w14:textId="77777777" w:rsidTr="00E308A5">
        <w:trPr>
          <w:trHeight w:val="267"/>
        </w:trPr>
        <w:tc>
          <w:tcPr>
            <w:tcW w:w="825" w:type="dxa"/>
          </w:tcPr>
          <w:p w14:paraId="741F27F9" w14:textId="77777777" w:rsidR="00E308A5" w:rsidRDefault="00E308A5" w:rsidP="007E6304">
            <w:r>
              <w:t>192.</w:t>
            </w:r>
          </w:p>
        </w:tc>
        <w:tc>
          <w:tcPr>
            <w:tcW w:w="2289" w:type="dxa"/>
          </w:tcPr>
          <w:p w14:paraId="6A4D76C9" w14:textId="376B9D2C" w:rsidR="00E308A5" w:rsidRDefault="00E308A5" w:rsidP="007E6304">
            <w:r>
              <w:t>2025/02/10</w:t>
            </w:r>
          </w:p>
        </w:tc>
        <w:tc>
          <w:tcPr>
            <w:tcW w:w="4961" w:type="dxa"/>
          </w:tcPr>
          <w:p w14:paraId="38D2FCA0" w14:textId="06CA5FC6" w:rsidR="00E308A5" w:rsidRDefault="00E308A5" w:rsidP="007E6304">
            <w:r w:rsidRPr="001D4445">
              <w:t>Handhavingsverzoek</w:t>
            </w:r>
          </w:p>
        </w:tc>
        <w:tc>
          <w:tcPr>
            <w:tcW w:w="6237" w:type="dxa"/>
          </w:tcPr>
          <w:p w14:paraId="1132466B" w14:textId="3676D0B0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1D26DB5" w14:textId="77777777" w:rsidTr="00E308A5">
        <w:trPr>
          <w:trHeight w:val="267"/>
        </w:trPr>
        <w:tc>
          <w:tcPr>
            <w:tcW w:w="825" w:type="dxa"/>
          </w:tcPr>
          <w:p w14:paraId="4F103E48" w14:textId="77777777" w:rsidR="00E308A5" w:rsidRDefault="00E308A5" w:rsidP="007E6304">
            <w:r>
              <w:lastRenderedPageBreak/>
              <w:t>193.</w:t>
            </w:r>
          </w:p>
        </w:tc>
        <w:tc>
          <w:tcPr>
            <w:tcW w:w="2289" w:type="dxa"/>
          </w:tcPr>
          <w:p w14:paraId="3D322786" w14:textId="36795F8D" w:rsidR="00E308A5" w:rsidRDefault="00E308A5" w:rsidP="007E6304">
            <w:r>
              <w:t>-</w:t>
            </w:r>
          </w:p>
        </w:tc>
        <w:tc>
          <w:tcPr>
            <w:tcW w:w="4961" w:type="dxa"/>
          </w:tcPr>
          <w:p w14:paraId="48231193" w14:textId="1CC8EE19" w:rsidR="00E308A5" w:rsidRDefault="00E308A5" w:rsidP="007E6304">
            <w:r w:rsidRPr="001D4445">
              <w:t>Bijlage 1 Foto's verwijderen groenstrook</w:t>
            </w:r>
          </w:p>
        </w:tc>
        <w:tc>
          <w:tcPr>
            <w:tcW w:w="6237" w:type="dxa"/>
          </w:tcPr>
          <w:p w14:paraId="046622B3" w14:textId="745DD89C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EDD1839" w14:textId="77777777" w:rsidTr="00E308A5">
        <w:trPr>
          <w:trHeight w:val="267"/>
        </w:trPr>
        <w:tc>
          <w:tcPr>
            <w:tcW w:w="825" w:type="dxa"/>
          </w:tcPr>
          <w:p w14:paraId="50C77A2A" w14:textId="77777777" w:rsidR="00E308A5" w:rsidRDefault="00E308A5" w:rsidP="007E6304">
            <w:r>
              <w:t>194.</w:t>
            </w:r>
          </w:p>
        </w:tc>
        <w:tc>
          <w:tcPr>
            <w:tcW w:w="2289" w:type="dxa"/>
          </w:tcPr>
          <w:p w14:paraId="0FA68D0E" w14:textId="69537166" w:rsidR="00E308A5" w:rsidRDefault="00E308A5" w:rsidP="007E6304">
            <w:r>
              <w:t>-</w:t>
            </w:r>
          </w:p>
        </w:tc>
        <w:tc>
          <w:tcPr>
            <w:tcW w:w="4961" w:type="dxa"/>
          </w:tcPr>
          <w:p w14:paraId="037E05DE" w14:textId="6362ED47" w:rsidR="00E308A5" w:rsidRDefault="00E308A5" w:rsidP="007E6304">
            <w:r w:rsidRPr="001D4445">
              <w:t>Bijlage 2 Foto's bomenkap en art. De Limburger 25 juli 2024</w:t>
            </w:r>
          </w:p>
        </w:tc>
        <w:tc>
          <w:tcPr>
            <w:tcW w:w="6237" w:type="dxa"/>
          </w:tcPr>
          <w:p w14:paraId="14B3B678" w14:textId="2BB7BBF4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E93BDE4" w14:textId="77777777" w:rsidTr="00E308A5">
        <w:trPr>
          <w:trHeight w:val="267"/>
        </w:trPr>
        <w:tc>
          <w:tcPr>
            <w:tcW w:w="825" w:type="dxa"/>
          </w:tcPr>
          <w:p w14:paraId="42F726BD" w14:textId="77777777" w:rsidR="00E308A5" w:rsidRDefault="00E308A5" w:rsidP="007E6304">
            <w:r>
              <w:t>195.</w:t>
            </w:r>
          </w:p>
        </w:tc>
        <w:tc>
          <w:tcPr>
            <w:tcW w:w="2289" w:type="dxa"/>
          </w:tcPr>
          <w:p w14:paraId="1E95E6F2" w14:textId="41323357" w:rsidR="00E308A5" w:rsidRDefault="00E308A5" w:rsidP="007E6304">
            <w:r>
              <w:t>2024/11/12</w:t>
            </w:r>
          </w:p>
        </w:tc>
        <w:tc>
          <w:tcPr>
            <w:tcW w:w="4961" w:type="dxa"/>
          </w:tcPr>
          <w:p w14:paraId="77C993EC" w14:textId="65359F79" w:rsidR="00E308A5" w:rsidRDefault="00E308A5" w:rsidP="007E6304">
            <w:r w:rsidRPr="00F97140">
              <w:t>Handhavingsverzoek per post</w:t>
            </w:r>
          </w:p>
        </w:tc>
        <w:tc>
          <w:tcPr>
            <w:tcW w:w="6237" w:type="dxa"/>
          </w:tcPr>
          <w:p w14:paraId="0B3CC5EA" w14:textId="4DA1468E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994CAD0" w14:textId="77777777" w:rsidTr="00E308A5">
        <w:trPr>
          <w:trHeight w:val="267"/>
        </w:trPr>
        <w:tc>
          <w:tcPr>
            <w:tcW w:w="825" w:type="dxa"/>
          </w:tcPr>
          <w:p w14:paraId="44E8A6EC" w14:textId="77777777" w:rsidR="00E308A5" w:rsidRDefault="00E308A5" w:rsidP="007E6304">
            <w:r>
              <w:t>196.</w:t>
            </w:r>
          </w:p>
        </w:tc>
        <w:tc>
          <w:tcPr>
            <w:tcW w:w="2289" w:type="dxa"/>
          </w:tcPr>
          <w:p w14:paraId="2C58966F" w14:textId="3DE86FEA" w:rsidR="00E308A5" w:rsidRDefault="00E308A5" w:rsidP="007E6304">
            <w:r>
              <w:t>2025/03/12</w:t>
            </w:r>
          </w:p>
        </w:tc>
        <w:tc>
          <w:tcPr>
            <w:tcW w:w="4961" w:type="dxa"/>
          </w:tcPr>
          <w:p w14:paraId="5D8FECF9" w14:textId="5533C743" w:rsidR="00E308A5" w:rsidRDefault="00E308A5" w:rsidP="007E6304">
            <w:r w:rsidRPr="00F97140">
              <w:t>Handhavingsverzoek per post</w:t>
            </w:r>
          </w:p>
        </w:tc>
        <w:tc>
          <w:tcPr>
            <w:tcW w:w="6237" w:type="dxa"/>
          </w:tcPr>
          <w:p w14:paraId="758305B0" w14:textId="474C6809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73A97AA" w14:textId="77777777" w:rsidTr="00E308A5">
        <w:trPr>
          <w:trHeight w:val="267"/>
        </w:trPr>
        <w:tc>
          <w:tcPr>
            <w:tcW w:w="825" w:type="dxa"/>
          </w:tcPr>
          <w:p w14:paraId="2C353FEA" w14:textId="77777777" w:rsidR="00E308A5" w:rsidRDefault="00E308A5" w:rsidP="007E6304">
            <w:r>
              <w:t>197.</w:t>
            </w:r>
          </w:p>
        </w:tc>
        <w:tc>
          <w:tcPr>
            <w:tcW w:w="2289" w:type="dxa"/>
          </w:tcPr>
          <w:p w14:paraId="11E1D03F" w14:textId="191A3FA6" w:rsidR="00E308A5" w:rsidRDefault="00E308A5" w:rsidP="007E6304">
            <w:r>
              <w:t>2026/02/23</w:t>
            </w:r>
          </w:p>
        </w:tc>
        <w:tc>
          <w:tcPr>
            <w:tcW w:w="4961" w:type="dxa"/>
          </w:tcPr>
          <w:p w14:paraId="1EFECB5E" w14:textId="3E703B2B" w:rsidR="00E308A5" w:rsidRDefault="00E308A5" w:rsidP="007E6304">
            <w:r w:rsidRPr="00F97140">
              <w:t xml:space="preserve">HH verzoek </w:t>
            </w:r>
            <w:proofErr w:type="spellStart"/>
            <w:r w:rsidRPr="00F97140">
              <w:t>mbt</w:t>
            </w:r>
            <w:proofErr w:type="spellEnd"/>
            <w:r w:rsidRPr="00F97140">
              <w:t xml:space="preserve"> afrastering</w:t>
            </w:r>
          </w:p>
        </w:tc>
        <w:tc>
          <w:tcPr>
            <w:tcW w:w="6237" w:type="dxa"/>
          </w:tcPr>
          <w:p w14:paraId="2FCC9DC1" w14:textId="05A85D53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6E8D409" w14:textId="77777777" w:rsidTr="00E308A5">
        <w:trPr>
          <w:trHeight w:val="267"/>
        </w:trPr>
        <w:tc>
          <w:tcPr>
            <w:tcW w:w="825" w:type="dxa"/>
          </w:tcPr>
          <w:p w14:paraId="4DD93FE8" w14:textId="77777777" w:rsidR="00E308A5" w:rsidRDefault="00E308A5" w:rsidP="007E6304">
            <w:r>
              <w:t>198.</w:t>
            </w:r>
          </w:p>
        </w:tc>
        <w:tc>
          <w:tcPr>
            <w:tcW w:w="2289" w:type="dxa"/>
          </w:tcPr>
          <w:p w14:paraId="22757762" w14:textId="1F087C67" w:rsidR="00E308A5" w:rsidRDefault="00E308A5" w:rsidP="007E6304">
            <w:r>
              <w:t>2025/06/19</w:t>
            </w:r>
          </w:p>
        </w:tc>
        <w:tc>
          <w:tcPr>
            <w:tcW w:w="4961" w:type="dxa"/>
          </w:tcPr>
          <w:p w14:paraId="0F71A4C0" w14:textId="729AB4B0" w:rsidR="00E308A5" w:rsidRDefault="00E308A5" w:rsidP="007E6304">
            <w:r w:rsidRPr="00F97140">
              <w:t>verzoek handhaving Stichting Dassenwerkgroep Limburg Romerweg ong. Sevenum</w:t>
            </w:r>
          </w:p>
        </w:tc>
        <w:tc>
          <w:tcPr>
            <w:tcW w:w="6237" w:type="dxa"/>
          </w:tcPr>
          <w:p w14:paraId="15CA0B6E" w14:textId="4D89A2B9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D356170" w14:textId="77777777" w:rsidTr="00E308A5">
        <w:trPr>
          <w:trHeight w:val="267"/>
        </w:trPr>
        <w:tc>
          <w:tcPr>
            <w:tcW w:w="825" w:type="dxa"/>
          </w:tcPr>
          <w:p w14:paraId="6D1B48DE" w14:textId="77777777" w:rsidR="00E308A5" w:rsidRDefault="00E308A5" w:rsidP="007E6304">
            <w:r>
              <w:t>199.</w:t>
            </w:r>
          </w:p>
        </w:tc>
        <w:tc>
          <w:tcPr>
            <w:tcW w:w="2289" w:type="dxa"/>
          </w:tcPr>
          <w:p w14:paraId="4AC75732" w14:textId="23993EA1" w:rsidR="00E308A5" w:rsidRDefault="00E308A5" w:rsidP="007E6304">
            <w:r>
              <w:t>2023/11/16</w:t>
            </w:r>
          </w:p>
        </w:tc>
        <w:tc>
          <w:tcPr>
            <w:tcW w:w="4961" w:type="dxa"/>
          </w:tcPr>
          <w:p w14:paraId="5C68FE64" w14:textId="3412BC80" w:rsidR="00E308A5" w:rsidRDefault="00E308A5" w:rsidP="007E6304">
            <w:r w:rsidRPr="00F97140">
              <w:t>Handhavingsverzoek per post_01</w:t>
            </w:r>
          </w:p>
        </w:tc>
        <w:tc>
          <w:tcPr>
            <w:tcW w:w="6237" w:type="dxa"/>
          </w:tcPr>
          <w:p w14:paraId="42F42B61" w14:textId="5AACD281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992D3CB" w14:textId="77777777" w:rsidTr="00E308A5">
        <w:trPr>
          <w:trHeight w:val="267"/>
        </w:trPr>
        <w:tc>
          <w:tcPr>
            <w:tcW w:w="825" w:type="dxa"/>
          </w:tcPr>
          <w:p w14:paraId="33E7F99A" w14:textId="77777777" w:rsidR="00E308A5" w:rsidRDefault="00E308A5" w:rsidP="007E6304">
            <w:r>
              <w:t>200.</w:t>
            </w:r>
          </w:p>
        </w:tc>
        <w:tc>
          <w:tcPr>
            <w:tcW w:w="2289" w:type="dxa"/>
          </w:tcPr>
          <w:p w14:paraId="655F62C8" w14:textId="49047DB4" w:rsidR="00E308A5" w:rsidRDefault="00E308A5" w:rsidP="007E6304">
            <w:r>
              <w:t>2023/05/23</w:t>
            </w:r>
          </w:p>
        </w:tc>
        <w:tc>
          <w:tcPr>
            <w:tcW w:w="4961" w:type="dxa"/>
          </w:tcPr>
          <w:p w14:paraId="175D8AB2" w14:textId="4DD63804" w:rsidR="00E308A5" w:rsidRDefault="00E308A5" w:rsidP="007E6304">
            <w:r w:rsidRPr="00F97140">
              <w:t>GS brief last onder dwangsom Bergen 250523</w:t>
            </w:r>
          </w:p>
        </w:tc>
        <w:tc>
          <w:tcPr>
            <w:tcW w:w="6237" w:type="dxa"/>
          </w:tcPr>
          <w:p w14:paraId="7A9E81B0" w14:textId="34B7B3EF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52BEA7B" w14:textId="77777777" w:rsidTr="00E308A5">
        <w:trPr>
          <w:trHeight w:val="267"/>
        </w:trPr>
        <w:tc>
          <w:tcPr>
            <w:tcW w:w="825" w:type="dxa"/>
          </w:tcPr>
          <w:p w14:paraId="70D40516" w14:textId="03DF57D4" w:rsidR="00E308A5" w:rsidRDefault="00E308A5" w:rsidP="007E6304">
            <w:r>
              <w:t>201.</w:t>
            </w:r>
          </w:p>
        </w:tc>
        <w:tc>
          <w:tcPr>
            <w:tcW w:w="2289" w:type="dxa"/>
          </w:tcPr>
          <w:p w14:paraId="10D3FDE1" w14:textId="5843B148" w:rsidR="00E308A5" w:rsidRDefault="00E308A5" w:rsidP="007E6304">
            <w:r>
              <w:t>2023/05/23</w:t>
            </w:r>
          </w:p>
        </w:tc>
        <w:tc>
          <w:tcPr>
            <w:tcW w:w="4961" w:type="dxa"/>
          </w:tcPr>
          <w:p w14:paraId="2FBF4EF8" w14:textId="41BE911A" w:rsidR="00E308A5" w:rsidRDefault="00E308A5" w:rsidP="007E6304">
            <w:r w:rsidRPr="002B6912">
              <w:t xml:space="preserve">GS- besluit </w:t>
            </w:r>
            <w:proofErr w:type="spellStart"/>
            <w:r w:rsidRPr="002B6912">
              <w:t>Wnb</w:t>
            </w:r>
            <w:proofErr w:type="spellEnd"/>
            <w:r w:rsidRPr="002B6912">
              <w:t xml:space="preserve"> houtopstanden last onder dwangsom Bergen R259_01</w:t>
            </w:r>
          </w:p>
        </w:tc>
        <w:tc>
          <w:tcPr>
            <w:tcW w:w="6237" w:type="dxa"/>
          </w:tcPr>
          <w:p w14:paraId="59455CB4" w14:textId="421CDED7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AF5DCA1" w14:textId="77777777" w:rsidTr="00E308A5">
        <w:trPr>
          <w:trHeight w:val="267"/>
        </w:trPr>
        <w:tc>
          <w:tcPr>
            <w:tcW w:w="825" w:type="dxa"/>
          </w:tcPr>
          <w:p w14:paraId="1EC79A07" w14:textId="3D205C95" w:rsidR="00E308A5" w:rsidRDefault="00E308A5" w:rsidP="007E6304">
            <w:r>
              <w:t>202.</w:t>
            </w:r>
          </w:p>
        </w:tc>
        <w:tc>
          <w:tcPr>
            <w:tcW w:w="2289" w:type="dxa"/>
          </w:tcPr>
          <w:p w14:paraId="6A6CB264" w14:textId="4C46B9A4" w:rsidR="00E308A5" w:rsidRDefault="00E308A5" w:rsidP="007E6304">
            <w:r>
              <w:t>2020/08/28</w:t>
            </w:r>
          </w:p>
        </w:tc>
        <w:tc>
          <w:tcPr>
            <w:tcW w:w="4961" w:type="dxa"/>
          </w:tcPr>
          <w:p w14:paraId="67049AD7" w14:textId="320C14D3" w:rsidR="00E308A5" w:rsidRDefault="00E308A5" w:rsidP="007E6304">
            <w:r w:rsidRPr="002B6912">
              <w:t xml:space="preserve">bijlage 1 Brief en rapportage 2020-204459 </w:t>
            </w:r>
            <w:proofErr w:type="spellStart"/>
            <w:r w:rsidRPr="002B6912">
              <w:t>Wnb</w:t>
            </w:r>
            <w:proofErr w:type="spellEnd"/>
            <w:r w:rsidRPr="002B6912">
              <w:t xml:space="preserve"> houtopstanden Bergen</w:t>
            </w:r>
          </w:p>
        </w:tc>
        <w:tc>
          <w:tcPr>
            <w:tcW w:w="6237" w:type="dxa"/>
          </w:tcPr>
          <w:p w14:paraId="36B51541" w14:textId="050877B4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1E62425" w14:textId="77777777" w:rsidTr="00E308A5">
        <w:trPr>
          <w:trHeight w:val="267"/>
        </w:trPr>
        <w:tc>
          <w:tcPr>
            <w:tcW w:w="825" w:type="dxa"/>
          </w:tcPr>
          <w:p w14:paraId="3A2BCAEB" w14:textId="00E3E053" w:rsidR="00E308A5" w:rsidRDefault="00E308A5" w:rsidP="007E6304">
            <w:r>
              <w:t>203.</w:t>
            </w:r>
          </w:p>
        </w:tc>
        <w:tc>
          <w:tcPr>
            <w:tcW w:w="2289" w:type="dxa"/>
          </w:tcPr>
          <w:p w14:paraId="3D1473A9" w14:textId="74E3A274" w:rsidR="00E308A5" w:rsidRDefault="00E308A5" w:rsidP="007E6304">
            <w:r>
              <w:t>2023/09/05</w:t>
            </w:r>
          </w:p>
        </w:tc>
        <w:tc>
          <w:tcPr>
            <w:tcW w:w="4961" w:type="dxa"/>
          </w:tcPr>
          <w:p w14:paraId="54A5EF83" w14:textId="33AF5529" w:rsidR="00E308A5" w:rsidRPr="0053406A" w:rsidRDefault="00E308A5" w:rsidP="007E6304">
            <w:pPr>
              <w:rPr>
                <w:lang w:val="en-US"/>
              </w:rPr>
            </w:pPr>
            <w:r w:rsidRPr="0053406A">
              <w:rPr>
                <w:lang w:val="en-US"/>
              </w:rPr>
              <w:t xml:space="preserve">GS brief LOD </w:t>
            </w:r>
            <w:proofErr w:type="spellStart"/>
            <w:r w:rsidRPr="0053406A">
              <w:rPr>
                <w:lang w:val="en-US"/>
              </w:rPr>
              <w:t>Gulpdal</w:t>
            </w:r>
            <w:proofErr w:type="spellEnd"/>
            <w:r w:rsidRPr="0053406A">
              <w:rPr>
                <w:lang w:val="en-US"/>
              </w:rPr>
              <w:t xml:space="preserve"> BV</w:t>
            </w:r>
          </w:p>
        </w:tc>
        <w:tc>
          <w:tcPr>
            <w:tcW w:w="6237" w:type="dxa"/>
          </w:tcPr>
          <w:p w14:paraId="7CE25B9D" w14:textId="5807A82C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0218B24" w14:textId="77777777" w:rsidTr="00E308A5">
        <w:trPr>
          <w:trHeight w:val="267"/>
        </w:trPr>
        <w:tc>
          <w:tcPr>
            <w:tcW w:w="825" w:type="dxa"/>
          </w:tcPr>
          <w:p w14:paraId="44121312" w14:textId="4E3C51BC" w:rsidR="00E308A5" w:rsidRDefault="00E308A5" w:rsidP="007E6304">
            <w:r>
              <w:t>204.</w:t>
            </w:r>
          </w:p>
        </w:tc>
        <w:tc>
          <w:tcPr>
            <w:tcW w:w="2289" w:type="dxa"/>
          </w:tcPr>
          <w:p w14:paraId="047263CC" w14:textId="4E1690C2" w:rsidR="00E308A5" w:rsidRDefault="00E308A5" w:rsidP="007E6304">
            <w:r>
              <w:t>2023/05/09</w:t>
            </w:r>
          </w:p>
        </w:tc>
        <w:tc>
          <w:tcPr>
            <w:tcW w:w="4961" w:type="dxa"/>
          </w:tcPr>
          <w:p w14:paraId="336B3CD0" w14:textId="7C1895BC" w:rsidR="00E308A5" w:rsidRDefault="00E308A5" w:rsidP="007E6304">
            <w:proofErr w:type="spellStart"/>
            <w:r w:rsidRPr="002B6912">
              <w:t>whvbz</w:t>
            </w:r>
            <w:proofErr w:type="spellEnd"/>
            <w:r w:rsidRPr="002B6912">
              <w:t xml:space="preserve"> rapport Slenaken </w:t>
            </w:r>
            <w:proofErr w:type="spellStart"/>
            <w:r w:rsidRPr="002B6912">
              <w:t>Gulpdal</w:t>
            </w:r>
            <w:proofErr w:type="spellEnd"/>
          </w:p>
        </w:tc>
        <w:tc>
          <w:tcPr>
            <w:tcW w:w="6237" w:type="dxa"/>
          </w:tcPr>
          <w:p w14:paraId="3408B7C7" w14:textId="74F89830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FDCDE33" w14:textId="77777777" w:rsidTr="00E308A5">
        <w:trPr>
          <w:trHeight w:val="267"/>
        </w:trPr>
        <w:tc>
          <w:tcPr>
            <w:tcW w:w="825" w:type="dxa"/>
          </w:tcPr>
          <w:p w14:paraId="51F95F58" w14:textId="73097B65" w:rsidR="00E308A5" w:rsidRDefault="00E308A5" w:rsidP="007E6304">
            <w:r>
              <w:t>205.</w:t>
            </w:r>
          </w:p>
        </w:tc>
        <w:tc>
          <w:tcPr>
            <w:tcW w:w="2289" w:type="dxa"/>
          </w:tcPr>
          <w:p w14:paraId="66CB9160" w14:textId="6B6F87A6" w:rsidR="00E308A5" w:rsidRDefault="00E308A5" w:rsidP="007E6304">
            <w:r>
              <w:t>2023/05/09</w:t>
            </w:r>
          </w:p>
        </w:tc>
        <w:tc>
          <w:tcPr>
            <w:tcW w:w="4961" w:type="dxa"/>
          </w:tcPr>
          <w:p w14:paraId="2A950AFC" w14:textId="3AABA5B6" w:rsidR="00E308A5" w:rsidRDefault="00E308A5" w:rsidP="007E6304">
            <w:r w:rsidRPr="00576A14">
              <w:t xml:space="preserve">besluit </w:t>
            </w:r>
            <w:proofErr w:type="spellStart"/>
            <w:r w:rsidRPr="00576A14">
              <w:t>Whvbz</w:t>
            </w:r>
            <w:proofErr w:type="spellEnd"/>
            <w:r w:rsidRPr="00576A14">
              <w:t xml:space="preserve"> </w:t>
            </w:r>
            <w:proofErr w:type="spellStart"/>
            <w:r w:rsidRPr="00576A14">
              <w:t>Gulpdal</w:t>
            </w:r>
            <w:proofErr w:type="spellEnd"/>
            <w:r w:rsidRPr="00576A14">
              <w:t xml:space="preserve"> B.V. dwangsom onderzoek parameters</w:t>
            </w:r>
          </w:p>
        </w:tc>
        <w:tc>
          <w:tcPr>
            <w:tcW w:w="6237" w:type="dxa"/>
          </w:tcPr>
          <w:p w14:paraId="32D329BC" w14:textId="3545CBA3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10BFE9F" w14:textId="77777777" w:rsidTr="00E308A5">
        <w:trPr>
          <w:trHeight w:val="267"/>
        </w:trPr>
        <w:tc>
          <w:tcPr>
            <w:tcW w:w="825" w:type="dxa"/>
          </w:tcPr>
          <w:p w14:paraId="2E8D957C" w14:textId="23895C59" w:rsidR="00E308A5" w:rsidRDefault="00E308A5" w:rsidP="007E6304">
            <w:r>
              <w:t>206.</w:t>
            </w:r>
          </w:p>
        </w:tc>
        <w:tc>
          <w:tcPr>
            <w:tcW w:w="2289" w:type="dxa"/>
          </w:tcPr>
          <w:p w14:paraId="08AC7D88" w14:textId="2AC15ED2" w:rsidR="00E308A5" w:rsidRDefault="00E308A5" w:rsidP="007E6304">
            <w:r>
              <w:t>2023/05/09</w:t>
            </w:r>
          </w:p>
        </w:tc>
        <w:tc>
          <w:tcPr>
            <w:tcW w:w="4961" w:type="dxa"/>
          </w:tcPr>
          <w:p w14:paraId="5C5888D2" w14:textId="15A74071" w:rsidR="00E308A5" w:rsidRDefault="00E308A5" w:rsidP="007E6304">
            <w:r w:rsidRPr="00576A14">
              <w:t xml:space="preserve">230502 </w:t>
            </w:r>
            <w:proofErr w:type="spellStart"/>
            <w:r w:rsidRPr="00576A14">
              <w:t>Whvbz</w:t>
            </w:r>
            <w:proofErr w:type="spellEnd"/>
            <w:r w:rsidRPr="00576A14">
              <w:t xml:space="preserve"> dwangsomcontrole Slenaken Parkhotel het </w:t>
            </w:r>
            <w:proofErr w:type="spellStart"/>
            <w:r w:rsidRPr="00576A14">
              <w:t>Gulpdal</w:t>
            </w:r>
            <w:proofErr w:type="spellEnd"/>
          </w:p>
        </w:tc>
        <w:tc>
          <w:tcPr>
            <w:tcW w:w="6237" w:type="dxa"/>
          </w:tcPr>
          <w:p w14:paraId="4B85C5E4" w14:textId="4F959B58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A1BBDA7" w14:textId="77777777" w:rsidTr="00E308A5">
        <w:trPr>
          <w:trHeight w:val="267"/>
        </w:trPr>
        <w:tc>
          <w:tcPr>
            <w:tcW w:w="825" w:type="dxa"/>
          </w:tcPr>
          <w:p w14:paraId="603E8875" w14:textId="11CE3CA6" w:rsidR="00E308A5" w:rsidRDefault="00E308A5" w:rsidP="007E6304">
            <w:r>
              <w:t>207.</w:t>
            </w:r>
          </w:p>
        </w:tc>
        <w:tc>
          <w:tcPr>
            <w:tcW w:w="2289" w:type="dxa"/>
          </w:tcPr>
          <w:p w14:paraId="5A05ECE2" w14:textId="73D81672" w:rsidR="00E308A5" w:rsidRDefault="00E308A5" w:rsidP="007E6304">
            <w:r>
              <w:t>2023/07/11</w:t>
            </w:r>
          </w:p>
        </w:tc>
        <w:tc>
          <w:tcPr>
            <w:tcW w:w="4961" w:type="dxa"/>
          </w:tcPr>
          <w:p w14:paraId="305D8806" w14:textId="00B21AA8" w:rsidR="00E308A5" w:rsidRDefault="00E308A5" w:rsidP="007E6304">
            <w:r w:rsidRPr="00576A14">
              <w:t xml:space="preserve">GS besluit </w:t>
            </w:r>
            <w:proofErr w:type="spellStart"/>
            <w:r w:rsidRPr="00576A14">
              <w:t>Whvbz</w:t>
            </w:r>
            <w:proofErr w:type="spellEnd"/>
            <w:r w:rsidRPr="00576A14">
              <w:t xml:space="preserve"> </w:t>
            </w:r>
            <w:proofErr w:type="spellStart"/>
            <w:r w:rsidRPr="00576A14">
              <w:t>Gulpdal</w:t>
            </w:r>
            <w:proofErr w:type="spellEnd"/>
            <w:r w:rsidRPr="00576A14">
              <w:t xml:space="preserve"> B.V. dwangsom onderzoek parameters 14 juli 2023</w:t>
            </w:r>
          </w:p>
        </w:tc>
        <w:tc>
          <w:tcPr>
            <w:tcW w:w="6237" w:type="dxa"/>
          </w:tcPr>
          <w:p w14:paraId="0F381391" w14:textId="66A605D1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180F450" w14:textId="77777777" w:rsidTr="00E308A5">
        <w:trPr>
          <w:trHeight w:val="267"/>
        </w:trPr>
        <w:tc>
          <w:tcPr>
            <w:tcW w:w="825" w:type="dxa"/>
          </w:tcPr>
          <w:p w14:paraId="6BCC18C2" w14:textId="44574922" w:rsidR="00E308A5" w:rsidRDefault="00E308A5" w:rsidP="007E6304">
            <w:r>
              <w:t>208.</w:t>
            </w:r>
          </w:p>
        </w:tc>
        <w:tc>
          <w:tcPr>
            <w:tcW w:w="2289" w:type="dxa"/>
          </w:tcPr>
          <w:p w14:paraId="0FDEC955" w14:textId="64A8E9B8" w:rsidR="00E308A5" w:rsidRDefault="00E308A5" w:rsidP="007E6304">
            <w:r>
              <w:t>2023/07/11</w:t>
            </w:r>
          </w:p>
        </w:tc>
        <w:tc>
          <w:tcPr>
            <w:tcW w:w="4961" w:type="dxa"/>
          </w:tcPr>
          <w:p w14:paraId="70DE8948" w14:textId="34661E79" w:rsidR="00E308A5" w:rsidRDefault="00E308A5" w:rsidP="007E6304">
            <w:r w:rsidRPr="00576A14">
              <w:t xml:space="preserve">GS brief LOD </w:t>
            </w:r>
            <w:proofErr w:type="spellStart"/>
            <w:r w:rsidRPr="00576A14">
              <w:t>Gulpdal</w:t>
            </w:r>
            <w:proofErr w:type="spellEnd"/>
            <w:r w:rsidRPr="00576A14">
              <w:t xml:space="preserve"> BV 14 juli 2023</w:t>
            </w:r>
          </w:p>
        </w:tc>
        <w:tc>
          <w:tcPr>
            <w:tcW w:w="6237" w:type="dxa"/>
          </w:tcPr>
          <w:p w14:paraId="24459355" w14:textId="70549DD6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8A8EEB7" w14:textId="77777777" w:rsidTr="00E308A5">
        <w:trPr>
          <w:trHeight w:val="267"/>
        </w:trPr>
        <w:tc>
          <w:tcPr>
            <w:tcW w:w="825" w:type="dxa"/>
          </w:tcPr>
          <w:p w14:paraId="74F72091" w14:textId="29D5E489" w:rsidR="00E308A5" w:rsidRDefault="00E308A5" w:rsidP="007E6304">
            <w:r>
              <w:t>209.</w:t>
            </w:r>
          </w:p>
        </w:tc>
        <w:tc>
          <w:tcPr>
            <w:tcW w:w="2289" w:type="dxa"/>
          </w:tcPr>
          <w:p w14:paraId="47A95542" w14:textId="4DE43F80" w:rsidR="00E308A5" w:rsidRDefault="00E308A5" w:rsidP="007E6304">
            <w:r>
              <w:t>2025/04/15</w:t>
            </w:r>
          </w:p>
        </w:tc>
        <w:tc>
          <w:tcPr>
            <w:tcW w:w="4961" w:type="dxa"/>
          </w:tcPr>
          <w:p w14:paraId="4638A51C" w14:textId="5B9D760F" w:rsidR="00E308A5" w:rsidRDefault="00E308A5" w:rsidP="007E6304">
            <w:r w:rsidRPr="00576A14">
              <w:t xml:space="preserve">Bijlage 1 bij LOD Controlerapport - </w:t>
            </w:r>
            <w:proofErr w:type="spellStart"/>
            <w:r w:rsidRPr="00576A14">
              <w:t>Vd</w:t>
            </w:r>
            <w:proofErr w:type="spellEnd"/>
            <w:r w:rsidRPr="00576A14">
              <w:t xml:space="preserve"> Valk </w:t>
            </w:r>
            <w:proofErr w:type="spellStart"/>
            <w:r w:rsidRPr="00576A14">
              <w:t>Terworm</w:t>
            </w:r>
            <w:proofErr w:type="spellEnd"/>
            <w:r w:rsidRPr="00576A14">
              <w:t xml:space="preserve"> Legionella</w:t>
            </w:r>
          </w:p>
        </w:tc>
        <w:tc>
          <w:tcPr>
            <w:tcW w:w="6237" w:type="dxa"/>
          </w:tcPr>
          <w:p w14:paraId="0622FEBD" w14:textId="73DF7C2A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0C95619" w14:textId="77777777" w:rsidTr="00E308A5">
        <w:trPr>
          <w:trHeight w:val="267"/>
        </w:trPr>
        <w:tc>
          <w:tcPr>
            <w:tcW w:w="825" w:type="dxa"/>
          </w:tcPr>
          <w:p w14:paraId="52EA10A9" w14:textId="530E4E81" w:rsidR="00E308A5" w:rsidRDefault="00E308A5" w:rsidP="007E6304">
            <w:r>
              <w:t>210.</w:t>
            </w:r>
          </w:p>
        </w:tc>
        <w:tc>
          <w:tcPr>
            <w:tcW w:w="2289" w:type="dxa"/>
          </w:tcPr>
          <w:p w14:paraId="788E0612" w14:textId="4864EA11" w:rsidR="00E308A5" w:rsidRDefault="00E308A5" w:rsidP="007E6304">
            <w:r>
              <w:t>-</w:t>
            </w:r>
          </w:p>
        </w:tc>
        <w:tc>
          <w:tcPr>
            <w:tcW w:w="4961" w:type="dxa"/>
          </w:tcPr>
          <w:p w14:paraId="7B8BE934" w14:textId="2AEFDC0C" w:rsidR="00E308A5" w:rsidRDefault="00E308A5" w:rsidP="007E6304">
            <w:r w:rsidRPr="00576A14">
              <w:t>bijlage 2 bij LOD  interventiematrix LHSO kwaliteit</w:t>
            </w:r>
          </w:p>
        </w:tc>
        <w:tc>
          <w:tcPr>
            <w:tcW w:w="6237" w:type="dxa"/>
          </w:tcPr>
          <w:p w14:paraId="417E7C15" w14:textId="4B8CE76F" w:rsidR="00E308A5" w:rsidRDefault="00F97430" w:rsidP="007E6304">
            <w:r>
              <w:t>Integraal openbaar</w:t>
            </w:r>
          </w:p>
        </w:tc>
      </w:tr>
      <w:tr w:rsidR="00E308A5" w14:paraId="611EA7EE" w14:textId="77777777" w:rsidTr="00E308A5">
        <w:trPr>
          <w:trHeight w:val="267"/>
        </w:trPr>
        <w:tc>
          <w:tcPr>
            <w:tcW w:w="825" w:type="dxa"/>
          </w:tcPr>
          <w:p w14:paraId="20E139FD" w14:textId="5B18F4BD" w:rsidR="00E308A5" w:rsidRDefault="00E308A5" w:rsidP="007E6304">
            <w:r>
              <w:t>211.</w:t>
            </w:r>
          </w:p>
        </w:tc>
        <w:tc>
          <w:tcPr>
            <w:tcW w:w="2289" w:type="dxa"/>
          </w:tcPr>
          <w:p w14:paraId="7B7A5275" w14:textId="3C77033B" w:rsidR="00E308A5" w:rsidRDefault="00E308A5" w:rsidP="007E6304">
            <w:r>
              <w:t>2025/08/12</w:t>
            </w:r>
          </w:p>
        </w:tc>
        <w:tc>
          <w:tcPr>
            <w:tcW w:w="4961" w:type="dxa"/>
          </w:tcPr>
          <w:p w14:paraId="1EBA5182" w14:textId="59DBE0CA" w:rsidR="00E308A5" w:rsidRDefault="00E308A5" w:rsidP="007E6304">
            <w:r w:rsidRPr="00576A14">
              <w:t xml:space="preserve">GS besluit (bijlage 3) opleggen LOD </w:t>
            </w:r>
            <w:proofErr w:type="spellStart"/>
            <w:r w:rsidRPr="00576A14">
              <w:t>vd</w:t>
            </w:r>
            <w:proofErr w:type="spellEnd"/>
            <w:r w:rsidRPr="00576A14">
              <w:t xml:space="preserve"> Valk </w:t>
            </w:r>
            <w:proofErr w:type="spellStart"/>
            <w:r w:rsidRPr="00576A14">
              <w:t>Terworm</w:t>
            </w:r>
            <w:proofErr w:type="spellEnd"/>
            <w:r w:rsidRPr="00576A14">
              <w:t xml:space="preserve"> 10 bemonstering Legionella_01</w:t>
            </w:r>
          </w:p>
        </w:tc>
        <w:tc>
          <w:tcPr>
            <w:tcW w:w="6237" w:type="dxa"/>
          </w:tcPr>
          <w:p w14:paraId="6CD5BD91" w14:textId="4A0AE9D7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B542ADB" w14:textId="77777777" w:rsidTr="00E308A5">
        <w:trPr>
          <w:trHeight w:val="267"/>
        </w:trPr>
        <w:tc>
          <w:tcPr>
            <w:tcW w:w="825" w:type="dxa"/>
          </w:tcPr>
          <w:p w14:paraId="06D11DC3" w14:textId="744A038E" w:rsidR="00E308A5" w:rsidRDefault="00E308A5" w:rsidP="007E6304">
            <w:r>
              <w:t>212.</w:t>
            </w:r>
          </w:p>
        </w:tc>
        <w:tc>
          <w:tcPr>
            <w:tcW w:w="2289" w:type="dxa"/>
          </w:tcPr>
          <w:p w14:paraId="1F6F73AB" w14:textId="08EC31FC" w:rsidR="00E308A5" w:rsidRDefault="00E308A5" w:rsidP="007E6304">
            <w:r>
              <w:t>2025/08/12</w:t>
            </w:r>
          </w:p>
        </w:tc>
        <w:tc>
          <w:tcPr>
            <w:tcW w:w="4961" w:type="dxa"/>
          </w:tcPr>
          <w:p w14:paraId="11B538F2" w14:textId="20669CE5" w:rsidR="00E308A5" w:rsidRDefault="00E308A5" w:rsidP="007E6304">
            <w:r w:rsidRPr="00576A14">
              <w:t xml:space="preserve">GS brief besluit opleggen LOD </w:t>
            </w:r>
            <w:proofErr w:type="spellStart"/>
            <w:r w:rsidRPr="00576A14">
              <w:t>vd</w:t>
            </w:r>
            <w:proofErr w:type="spellEnd"/>
            <w:r w:rsidRPr="00576A14">
              <w:t xml:space="preserve"> Valk bemonstering Legionella_01</w:t>
            </w:r>
          </w:p>
        </w:tc>
        <w:tc>
          <w:tcPr>
            <w:tcW w:w="6237" w:type="dxa"/>
          </w:tcPr>
          <w:p w14:paraId="70565CE0" w14:textId="3298147E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F0AC245" w14:textId="77777777" w:rsidTr="00E308A5">
        <w:trPr>
          <w:trHeight w:val="267"/>
        </w:trPr>
        <w:tc>
          <w:tcPr>
            <w:tcW w:w="825" w:type="dxa"/>
          </w:tcPr>
          <w:p w14:paraId="41CFD4F9" w14:textId="64B511CB" w:rsidR="00E308A5" w:rsidRDefault="00E308A5" w:rsidP="007E6304">
            <w:r>
              <w:t>213.</w:t>
            </w:r>
          </w:p>
        </w:tc>
        <w:tc>
          <w:tcPr>
            <w:tcW w:w="2289" w:type="dxa"/>
          </w:tcPr>
          <w:p w14:paraId="5D2A1DBC" w14:textId="684639E8" w:rsidR="00E308A5" w:rsidRDefault="00E308A5" w:rsidP="007E6304">
            <w:r>
              <w:t>-</w:t>
            </w:r>
          </w:p>
        </w:tc>
        <w:tc>
          <w:tcPr>
            <w:tcW w:w="4961" w:type="dxa"/>
          </w:tcPr>
          <w:p w14:paraId="33C3A7DD" w14:textId="17DF1C16" w:rsidR="00E308A5" w:rsidRDefault="00E308A5" w:rsidP="007E6304">
            <w:r w:rsidRPr="00576A14">
              <w:t>bijlage 2 bij LOD  interventiematrix LHSO kwaliteit</w:t>
            </w:r>
          </w:p>
        </w:tc>
        <w:tc>
          <w:tcPr>
            <w:tcW w:w="6237" w:type="dxa"/>
          </w:tcPr>
          <w:p w14:paraId="740B98B5" w14:textId="064DD4C4" w:rsidR="00E308A5" w:rsidRDefault="00F97430" w:rsidP="007E6304">
            <w:r>
              <w:t>Integraal openbaar</w:t>
            </w:r>
          </w:p>
        </w:tc>
      </w:tr>
      <w:tr w:rsidR="00E308A5" w14:paraId="67D85644" w14:textId="77777777" w:rsidTr="00E308A5">
        <w:trPr>
          <w:trHeight w:val="267"/>
        </w:trPr>
        <w:tc>
          <w:tcPr>
            <w:tcW w:w="825" w:type="dxa"/>
          </w:tcPr>
          <w:p w14:paraId="60CD4FF3" w14:textId="0FD9764F" w:rsidR="00E308A5" w:rsidRDefault="00E308A5" w:rsidP="007E6304">
            <w:r>
              <w:lastRenderedPageBreak/>
              <w:t>214.</w:t>
            </w:r>
          </w:p>
        </w:tc>
        <w:tc>
          <w:tcPr>
            <w:tcW w:w="2289" w:type="dxa"/>
          </w:tcPr>
          <w:p w14:paraId="3F810F18" w14:textId="5582F378" w:rsidR="00E308A5" w:rsidRDefault="00E308A5" w:rsidP="007E6304">
            <w:r>
              <w:t>2025/08/14</w:t>
            </w:r>
          </w:p>
        </w:tc>
        <w:tc>
          <w:tcPr>
            <w:tcW w:w="4961" w:type="dxa"/>
          </w:tcPr>
          <w:p w14:paraId="552CE22F" w14:textId="7F121769" w:rsidR="00E308A5" w:rsidRDefault="00E308A5" w:rsidP="007E6304">
            <w:r w:rsidRPr="00576A14">
              <w:t>Bijlage I bij LOD Controlerapport Parkhotel Horst B.V. met overtredingen_02</w:t>
            </w:r>
          </w:p>
        </w:tc>
        <w:tc>
          <w:tcPr>
            <w:tcW w:w="6237" w:type="dxa"/>
          </w:tcPr>
          <w:p w14:paraId="35EE1671" w14:textId="161AACE9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521D08F" w14:textId="77777777" w:rsidTr="00E308A5">
        <w:trPr>
          <w:trHeight w:val="267"/>
        </w:trPr>
        <w:tc>
          <w:tcPr>
            <w:tcW w:w="825" w:type="dxa"/>
          </w:tcPr>
          <w:p w14:paraId="0265B250" w14:textId="779FD025" w:rsidR="00E308A5" w:rsidRDefault="00E308A5" w:rsidP="007E6304">
            <w:r>
              <w:t>215.</w:t>
            </w:r>
          </w:p>
        </w:tc>
        <w:tc>
          <w:tcPr>
            <w:tcW w:w="2289" w:type="dxa"/>
          </w:tcPr>
          <w:p w14:paraId="12766196" w14:textId="47ECFD47" w:rsidR="00E308A5" w:rsidRDefault="00E308A5" w:rsidP="007E6304">
            <w:r>
              <w:t>2026/01/27</w:t>
            </w:r>
          </w:p>
        </w:tc>
        <w:tc>
          <w:tcPr>
            <w:tcW w:w="4961" w:type="dxa"/>
          </w:tcPr>
          <w:p w14:paraId="628A65A6" w14:textId="42518559" w:rsidR="00E308A5" w:rsidRDefault="00E308A5" w:rsidP="007E6304">
            <w:r w:rsidRPr="00576A14">
              <w:t>GS besluit (bijlage 2) opleggen LOD Parkhotel Horst BV_01</w:t>
            </w:r>
          </w:p>
        </w:tc>
        <w:tc>
          <w:tcPr>
            <w:tcW w:w="6237" w:type="dxa"/>
          </w:tcPr>
          <w:p w14:paraId="726A7DF3" w14:textId="6E5436B2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281A296" w14:textId="77777777" w:rsidTr="00E308A5">
        <w:trPr>
          <w:trHeight w:val="267"/>
        </w:trPr>
        <w:tc>
          <w:tcPr>
            <w:tcW w:w="825" w:type="dxa"/>
          </w:tcPr>
          <w:p w14:paraId="0ECCB103" w14:textId="72567F09" w:rsidR="00E308A5" w:rsidRDefault="00E308A5" w:rsidP="007E6304">
            <w:r>
              <w:t>216.</w:t>
            </w:r>
          </w:p>
        </w:tc>
        <w:tc>
          <w:tcPr>
            <w:tcW w:w="2289" w:type="dxa"/>
          </w:tcPr>
          <w:p w14:paraId="5DAF8625" w14:textId="34744E31" w:rsidR="00E308A5" w:rsidRDefault="00E308A5" w:rsidP="007E6304">
            <w:r>
              <w:t>2026/01/27</w:t>
            </w:r>
          </w:p>
        </w:tc>
        <w:tc>
          <w:tcPr>
            <w:tcW w:w="4961" w:type="dxa"/>
          </w:tcPr>
          <w:p w14:paraId="31BA3347" w14:textId="74AD8EC9" w:rsidR="00E308A5" w:rsidRDefault="00E308A5" w:rsidP="007E6304">
            <w:r w:rsidRPr="00576A14">
              <w:t>GS brief Last onder dwangsom Parkhotel Horst_01</w:t>
            </w:r>
          </w:p>
        </w:tc>
        <w:tc>
          <w:tcPr>
            <w:tcW w:w="6237" w:type="dxa"/>
          </w:tcPr>
          <w:p w14:paraId="4F4DEB9B" w14:textId="713322F1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A23C458" w14:textId="77777777" w:rsidTr="00E308A5">
        <w:trPr>
          <w:trHeight w:val="267"/>
        </w:trPr>
        <w:tc>
          <w:tcPr>
            <w:tcW w:w="825" w:type="dxa"/>
          </w:tcPr>
          <w:p w14:paraId="60A0D9A7" w14:textId="42C0BAA3" w:rsidR="00E308A5" w:rsidRDefault="00E308A5" w:rsidP="007E6304">
            <w:r>
              <w:t>220.</w:t>
            </w:r>
          </w:p>
        </w:tc>
        <w:tc>
          <w:tcPr>
            <w:tcW w:w="2289" w:type="dxa"/>
          </w:tcPr>
          <w:p w14:paraId="15CAC1CC" w14:textId="24D7A150" w:rsidR="00E308A5" w:rsidRDefault="00E308A5" w:rsidP="007E6304">
            <w:r>
              <w:t>-</w:t>
            </w:r>
          </w:p>
        </w:tc>
        <w:tc>
          <w:tcPr>
            <w:tcW w:w="4961" w:type="dxa"/>
          </w:tcPr>
          <w:p w14:paraId="1E7978B1" w14:textId="58F27351" w:rsidR="00E308A5" w:rsidRDefault="00E308A5" w:rsidP="007E6304">
            <w:r w:rsidRPr="00576A14">
              <w:t xml:space="preserve">Bijlage 1 bij controlerapport LOD </w:t>
            </w:r>
            <w:proofErr w:type="spellStart"/>
            <w:r w:rsidRPr="00576A14">
              <w:t>Topotijdreis</w:t>
            </w:r>
            <w:proofErr w:type="spellEnd"/>
          </w:p>
        </w:tc>
        <w:tc>
          <w:tcPr>
            <w:tcW w:w="6237" w:type="dxa"/>
          </w:tcPr>
          <w:p w14:paraId="3517E004" w14:textId="49854BE4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4F9BF5B" w14:textId="77777777" w:rsidTr="00E308A5">
        <w:trPr>
          <w:trHeight w:val="267"/>
        </w:trPr>
        <w:tc>
          <w:tcPr>
            <w:tcW w:w="825" w:type="dxa"/>
          </w:tcPr>
          <w:p w14:paraId="4F8D6B12" w14:textId="265042A5" w:rsidR="00E308A5" w:rsidRDefault="00E308A5" w:rsidP="007E6304">
            <w:r>
              <w:t>221.</w:t>
            </w:r>
          </w:p>
        </w:tc>
        <w:tc>
          <w:tcPr>
            <w:tcW w:w="2289" w:type="dxa"/>
          </w:tcPr>
          <w:p w14:paraId="7F516D53" w14:textId="7F544882" w:rsidR="00E308A5" w:rsidRDefault="00E308A5" w:rsidP="007E6304">
            <w:r>
              <w:t>-</w:t>
            </w:r>
          </w:p>
        </w:tc>
        <w:tc>
          <w:tcPr>
            <w:tcW w:w="4961" w:type="dxa"/>
          </w:tcPr>
          <w:p w14:paraId="71DBF68C" w14:textId="6F2669AA" w:rsidR="00E308A5" w:rsidRDefault="00E308A5" w:rsidP="007E6304">
            <w:r w:rsidRPr="00576A14">
              <w:t>Bijlage 2 bij controlerapport LOD Streetsmart</w:t>
            </w:r>
          </w:p>
        </w:tc>
        <w:tc>
          <w:tcPr>
            <w:tcW w:w="6237" w:type="dxa"/>
          </w:tcPr>
          <w:p w14:paraId="1E8E3A32" w14:textId="0F522C58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66D42D0" w14:textId="77777777" w:rsidTr="00E308A5">
        <w:trPr>
          <w:trHeight w:val="267"/>
        </w:trPr>
        <w:tc>
          <w:tcPr>
            <w:tcW w:w="825" w:type="dxa"/>
          </w:tcPr>
          <w:p w14:paraId="3CD41FB4" w14:textId="52FE8AFD" w:rsidR="00E308A5" w:rsidRDefault="00E308A5" w:rsidP="007E6304">
            <w:r>
              <w:t>222.</w:t>
            </w:r>
          </w:p>
        </w:tc>
        <w:tc>
          <w:tcPr>
            <w:tcW w:w="2289" w:type="dxa"/>
          </w:tcPr>
          <w:p w14:paraId="30D1236B" w14:textId="5F6EAA3F" w:rsidR="00E308A5" w:rsidRDefault="00E308A5" w:rsidP="007E6304">
            <w:r>
              <w:t>-</w:t>
            </w:r>
          </w:p>
        </w:tc>
        <w:tc>
          <w:tcPr>
            <w:tcW w:w="4961" w:type="dxa"/>
          </w:tcPr>
          <w:p w14:paraId="62489058" w14:textId="7F66157D" w:rsidR="00E308A5" w:rsidRDefault="00E308A5" w:rsidP="007E6304">
            <w:r w:rsidRPr="00576A14">
              <w:t>Bijlage 3 bij controlerapport LOD GIS Viewer</w:t>
            </w:r>
          </w:p>
        </w:tc>
        <w:tc>
          <w:tcPr>
            <w:tcW w:w="6237" w:type="dxa"/>
          </w:tcPr>
          <w:p w14:paraId="14D65CF5" w14:textId="5343128C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2DD685A" w14:textId="77777777" w:rsidTr="00E308A5">
        <w:trPr>
          <w:trHeight w:val="267"/>
        </w:trPr>
        <w:tc>
          <w:tcPr>
            <w:tcW w:w="825" w:type="dxa"/>
          </w:tcPr>
          <w:p w14:paraId="7E8E2A82" w14:textId="0A26EEF8" w:rsidR="00E308A5" w:rsidRDefault="00E308A5" w:rsidP="007E6304">
            <w:r>
              <w:t>223.</w:t>
            </w:r>
          </w:p>
        </w:tc>
        <w:tc>
          <w:tcPr>
            <w:tcW w:w="2289" w:type="dxa"/>
          </w:tcPr>
          <w:p w14:paraId="2F01C4EC" w14:textId="686DF976" w:rsidR="00E308A5" w:rsidRDefault="00E308A5" w:rsidP="007E6304">
            <w:r>
              <w:t>2024/04/02</w:t>
            </w:r>
          </w:p>
        </w:tc>
        <w:tc>
          <w:tcPr>
            <w:tcW w:w="4961" w:type="dxa"/>
          </w:tcPr>
          <w:p w14:paraId="71EC69C6" w14:textId="755AD1D2" w:rsidR="00E308A5" w:rsidRDefault="00E308A5" w:rsidP="007E6304">
            <w:r w:rsidRPr="00576A14">
              <w:t xml:space="preserve">GS besluit LOD </w:t>
            </w:r>
            <w:proofErr w:type="spellStart"/>
            <w:r w:rsidRPr="00576A14">
              <w:t>Kortenbos</w:t>
            </w:r>
            <w:proofErr w:type="spellEnd"/>
            <w:r w:rsidRPr="00576A14">
              <w:t xml:space="preserve"> 3 april 2024</w:t>
            </w:r>
          </w:p>
        </w:tc>
        <w:tc>
          <w:tcPr>
            <w:tcW w:w="6237" w:type="dxa"/>
          </w:tcPr>
          <w:p w14:paraId="15A2BB2E" w14:textId="5060ADBB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C6CFB25" w14:textId="77777777" w:rsidTr="00E308A5">
        <w:trPr>
          <w:trHeight w:val="267"/>
        </w:trPr>
        <w:tc>
          <w:tcPr>
            <w:tcW w:w="825" w:type="dxa"/>
          </w:tcPr>
          <w:p w14:paraId="68286724" w14:textId="12AA5885" w:rsidR="00E308A5" w:rsidRDefault="00E308A5" w:rsidP="007E6304">
            <w:r>
              <w:t>224.</w:t>
            </w:r>
          </w:p>
        </w:tc>
        <w:tc>
          <w:tcPr>
            <w:tcW w:w="2289" w:type="dxa"/>
          </w:tcPr>
          <w:p w14:paraId="7109BA40" w14:textId="3EE26A25" w:rsidR="00E308A5" w:rsidRDefault="00E308A5" w:rsidP="007E6304">
            <w:r>
              <w:t>2014/04/02</w:t>
            </w:r>
          </w:p>
        </w:tc>
        <w:tc>
          <w:tcPr>
            <w:tcW w:w="4961" w:type="dxa"/>
          </w:tcPr>
          <w:p w14:paraId="1D3B11DA" w14:textId="6B48EA36" w:rsidR="00E308A5" w:rsidRDefault="00E308A5" w:rsidP="007E6304">
            <w:r w:rsidRPr="00576A14">
              <w:t xml:space="preserve">GS brief LOD </w:t>
            </w:r>
            <w:proofErr w:type="spellStart"/>
            <w:r w:rsidRPr="00576A14">
              <w:t>Kortenbos</w:t>
            </w:r>
            <w:proofErr w:type="spellEnd"/>
            <w:r w:rsidRPr="00576A14">
              <w:t xml:space="preserve"> 3 april 2024</w:t>
            </w:r>
          </w:p>
        </w:tc>
        <w:tc>
          <w:tcPr>
            <w:tcW w:w="6237" w:type="dxa"/>
          </w:tcPr>
          <w:p w14:paraId="7E28A18C" w14:textId="18511A85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7FD7E48" w14:textId="77777777" w:rsidTr="00E308A5">
        <w:trPr>
          <w:trHeight w:val="267"/>
        </w:trPr>
        <w:tc>
          <w:tcPr>
            <w:tcW w:w="825" w:type="dxa"/>
          </w:tcPr>
          <w:p w14:paraId="608F5BB2" w14:textId="30F5E9AD" w:rsidR="00E308A5" w:rsidRDefault="00E308A5" w:rsidP="007E6304">
            <w:r>
              <w:t>225.</w:t>
            </w:r>
          </w:p>
        </w:tc>
        <w:tc>
          <w:tcPr>
            <w:tcW w:w="2289" w:type="dxa"/>
          </w:tcPr>
          <w:p w14:paraId="76BDAB4E" w14:textId="3B3C550E" w:rsidR="00E308A5" w:rsidRDefault="00E308A5" w:rsidP="007E6304">
            <w:r>
              <w:t>-</w:t>
            </w:r>
          </w:p>
        </w:tc>
        <w:tc>
          <w:tcPr>
            <w:tcW w:w="4961" w:type="dxa"/>
          </w:tcPr>
          <w:p w14:paraId="6561C1E6" w14:textId="320560E3" w:rsidR="00E308A5" w:rsidRDefault="00E308A5" w:rsidP="007E6304">
            <w:r w:rsidRPr="00576A14">
              <w:t xml:space="preserve">Bijlage 1 </w:t>
            </w:r>
            <w:proofErr w:type="spellStart"/>
            <w:r w:rsidRPr="00576A14">
              <w:t>Topotijdreis</w:t>
            </w:r>
            <w:proofErr w:type="spellEnd"/>
            <w:r w:rsidRPr="00576A14">
              <w:t xml:space="preserve"> Bovee_03</w:t>
            </w:r>
          </w:p>
        </w:tc>
        <w:tc>
          <w:tcPr>
            <w:tcW w:w="6237" w:type="dxa"/>
          </w:tcPr>
          <w:p w14:paraId="72588A6A" w14:textId="2C329FC4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5B3776B" w14:textId="77777777" w:rsidTr="00E308A5">
        <w:trPr>
          <w:trHeight w:val="267"/>
        </w:trPr>
        <w:tc>
          <w:tcPr>
            <w:tcW w:w="825" w:type="dxa"/>
          </w:tcPr>
          <w:p w14:paraId="28A22255" w14:textId="65125DC0" w:rsidR="00E308A5" w:rsidRDefault="00E308A5" w:rsidP="007E6304">
            <w:r>
              <w:t>226.</w:t>
            </w:r>
          </w:p>
        </w:tc>
        <w:tc>
          <w:tcPr>
            <w:tcW w:w="2289" w:type="dxa"/>
          </w:tcPr>
          <w:p w14:paraId="6F0BEDCB" w14:textId="771A9D8A" w:rsidR="00E308A5" w:rsidRDefault="00E308A5" w:rsidP="007E6304">
            <w:r>
              <w:t>-</w:t>
            </w:r>
          </w:p>
        </w:tc>
        <w:tc>
          <w:tcPr>
            <w:tcW w:w="4961" w:type="dxa"/>
          </w:tcPr>
          <w:p w14:paraId="37AE798F" w14:textId="793FD550" w:rsidR="00E308A5" w:rsidRDefault="00E308A5" w:rsidP="007E6304">
            <w:r w:rsidRPr="00576A14">
              <w:t>Bijlage 2 Streetsmart_03</w:t>
            </w:r>
          </w:p>
        </w:tc>
        <w:tc>
          <w:tcPr>
            <w:tcW w:w="6237" w:type="dxa"/>
          </w:tcPr>
          <w:p w14:paraId="3B7A43AF" w14:textId="6CF53D9A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58F4438" w14:textId="77777777" w:rsidTr="00E308A5">
        <w:trPr>
          <w:trHeight w:val="267"/>
        </w:trPr>
        <w:tc>
          <w:tcPr>
            <w:tcW w:w="825" w:type="dxa"/>
          </w:tcPr>
          <w:p w14:paraId="52D204DD" w14:textId="0CA368AB" w:rsidR="00E308A5" w:rsidRDefault="00E308A5" w:rsidP="007E6304">
            <w:r>
              <w:t>227.</w:t>
            </w:r>
          </w:p>
        </w:tc>
        <w:tc>
          <w:tcPr>
            <w:tcW w:w="2289" w:type="dxa"/>
          </w:tcPr>
          <w:p w14:paraId="5E116F0B" w14:textId="531AB756" w:rsidR="00E308A5" w:rsidRDefault="00E308A5" w:rsidP="007E6304">
            <w:r>
              <w:t>-</w:t>
            </w:r>
          </w:p>
        </w:tc>
        <w:tc>
          <w:tcPr>
            <w:tcW w:w="4961" w:type="dxa"/>
          </w:tcPr>
          <w:p w14:paraId="5DDDF440" w14:textId="74C3901B" w:rsidR="00E308A5" w:rsidRDefault="00E308A5" w:rsidP="007E6304">
            <w:r w:rsidRPr="00576A14">
              <w:t>Bijlage 3 GIS viewer_03</w:t>
            </w:r>
          </w:p>
        </w:tc>
        <w:tc>
          <w:tcPr>
            <w:tcW w:w="6237" w:type="dxa"/>
          </w:tcPr>
          <w:p w14:paraId="26F033BD" w14:textId="7062650C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34DB1E37" w14:textId="77777777" w:rsidTr="00E308A5">
        <w:trPr>
          <w:trHeight w:val="267"/>
        </w:trPr>
        <w:tc>
          <w:tcPr>
            <w:tcW w:w="825" w:type="dxa"/>
          </w:tcPr>
          <w:p w14:paraId="7583FD3D" w14:textId="73F31A65" w:rsidR="00E308A5" w:rsidRDefault="00E308A5" w:rsidP="007E6304">
            <w:r>
              <w:t>228.</w:t>
            </w:r>
          </w:p>
        </w:tc>
        <w:tc>
          <w:tcPr>
            <w:tcW w:w="2289" w:type="dxa"/>
          </w:tcPr>
          <w:p w14:paraId="6397074B" w14:textId="2EB6F542" w:rsidR="00E308A5" w:rsidRDefault="00E308A5" w:rsidP="007E6304">
            <w:r>
              <w:t>2024/09/18</w:t>
            </w:r>
          </w:p>
        </w:tc>
        <w:tc>
          <w:tcPr>
            <w:tcW w:w="4961" w:type="dxa"/>
          </w:tcPr>
          <w:p w14:paraId="33FFA515" w14:textId="0BCFA6CF" w:rsidR="00E308A5" w:rsidRDefault="00E308A5" w:rsidP="007E6304">
            <w:r w:rsidRPr="002E42B6">
              <w:t>Controlerapport 180924_03</w:t>
            </w:r>
          </w:p>
        </w:tc>
        <w:tc>
          <w:tcPr>
            <w:tcW w:w="6237" w:type="dxa"/>
          </w:tcPr>
          <w:p w14:paraId="716CF27D" w14:textId="5E43B2FE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673766D" w14:textId="77777777" w:rsidTr="00E308A5">
        <w:trPr>
          <w:trHeight w:val="267"/>
        </w:trPr>
        <w:tc>
          <w:tcPr>
            <w:tcW w:w="825" w:type="dxa"/>
          </w:tcPr>
          <w:p w14:paraId="25727F7F" w14:textId="50489053" w:rsidR="00E308A5" w:rsidRDefault="00E308A5" w:rsidP="007E6304">
            <w:r>
              <w:t>229.</w:t>
            </w:r>
          </w:p>
        </w:tc>
        <w:tc>
          <w:tcPr>
            <w:tcW w:w="2289" w:type="dxa"/>
          </w:tcPr>
          <w:p w14:paraId="3491FD2F" w14:textId="6512CDE7" w:rsidR="00E308A5" w:rsidRDefault="00E308A5" w:rsidP="007E6304">
            <w:r>
              <w:t>2025/02/25</w:t>
            </w:r>
          </w:p>
        </w:tc>
        <w:tc>
          <w:tcPr>
            <w:tcW w:w="4961" w:type="dxa"/>
          </w:tcPr>
          <w:p w14:paraId="5FAAC9F1" w14:textId="28C6228D" w:rsidR="00E308A5" w:rsidRDefault="00E308A5" w:rsidP="007E6304">
            <w:r w:rsidRPr="002E42B6">
              <w:t>GS besluit LOD  _01</w:t>
            </w:r>
          </w:p>
        </w:tc>
        <w:tc>
          <w:tcPr>
            <w:tcW w:w="6237" w:type="dxa"/>
          </w:tcPr>
          <w:p w14:paraId="36120289" w14:textId="58B17920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BDC1C34" w14:textId="77777777" w:rsidTr="00E308A5">
        <w:trPr>
          <w:trHeight w:val="267"/>
        </w:trPr>
        <w:tc>
          <w:tcPr>
            <w:tcW w:w="825" w:type="dxa"/>
          </w:tcPr>
          <w:p w14:paraId="0D3ABDA6" w14:textId="0AD58EE8" w:rsidR="00E308A5" w:rsidRDefault="00E308A5" w:rsidP="007E6304">
            <w:r>
              <w:t>230.</w:t>
            </w:r>
          </w:p>
        </w:tc>
        <w:tc>
          <w:tcPr>
            <w:tcW w:w="2289" w:type="dxa"/>
          </w:tcPr>
          <w:p w14:paraId="218A30A5" w14:textId="1D71F8DA" w:rsidR="00E308A5" w:rsidRDefault="00E308A5" w:rsidP="007E6304">
            <w:r>
              <w:t>-</w:t>
            </w:r>
          </w:p>
        </w:tc>
        <w:tc>
          <w:tcPr>
            <w:tcW w:w="4961" w:type="dxa"/>
          </w:tcPr>
          <w:p w14:paraId="4D78EB47" w14:textId="3C5AC300" w:rsidR="00E308A5" w:rsidRDefault="00E308A5" w:rsidP="007E6304">
            <w:r w:rsidRPr="002E42B6">
              <w:t>LHSO interventiematrix provincie Limburg prb-2023-15340_03</w:t>
            </w:r>
          </w:p>
        </w:tc>
        <w:tc>
          <w:tcPr>
            <w:tcW w:w="6237" w:type="dxa"/>
          </w:tcPr>
          <w:p w14:paraId="32E6EB9E" w14:textId="184F48DE" w:rsidR="00E308A5" w:rsidRDefault="00F97430" w:rsidP="007E6304">
            <w:r>
              <w:t>Integraal openbaar</w:t>
            </w:r>
          </w:p>
        </w:tc>
      </w:tr>
      <w:tr w:rsidR="00E308A5" w14:paraId="06BD2C71" w14:textId="77777777" w:rsidTr="00E308A5">
        <w:trPr>
          <w:trHeight w:val="267"/>
        </w:trPr>
        <w:tc>
          <w:tcPr>
            <w:tcW w:w="825" w:type="dxa"/>
          </w:tcPr>
          <w:p w14:paraId="1649BDE0" w14:textId="1EA94AC4" w:rsidR="00E308A5" w:rsidRDefault="00E308A5" w:rsidP="007E6304">
            <w:r>
              <w:t>231.</w:t>
            </w:r>
          </w:p>
        </w:tc>
        <w:tc>
          <w:tcPr>
            <w:tcW w:w="2289" w:type="dxa"/>
          </w:tcPr>
          <w:p w14:paraId="2605FEDD" w14:textId="6C80C3AB" w:rsidR="00E308A5" w:rsidRDefault="00E308A5" w:rsidP="007E6304">
            <w:r>
              <w:t>2025/01/28</w:t>
            </w:r>
          </w:p>
        </w:tc>
        <w:tc>
          <w:tcPr>
            <w:tcW w:w="4961" w:type="dxa"/>
          </w:tcPr>
          <w:p w14:paraId="4F0F1882" w14:textId="54F2B66F" w:rsidR="00E308A5" w:rsidRDefault="00E308A5" w:rsidP="007E6304">
            <w:r w:rsidRPr="002E42B6">
              <w:t>Controlerapport Peelland Recreatie definitief LOD</w:t>
            </w:r>
          </w:p>
        </w:tc>
        <w:tc>
          <w:tcPr>
            <w:tcW w:w="6237" w:type="dxa"/>
          </w:tcPr>
          <w:p w14:paraId="112C2439" w14:textId="0272D939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BCE9243" w14:textId="77777777" w:rsidTr="00E308A5">
        <w:trPr>
          <w:trHeight w:val="267"/>
        </w:trPr>
        <w:tc>
          <w:tcPr>
            <w:tcW w:w="825" w:type="dxa"/>
          </w:tcPr>
          <w:p w14:paraId="67CFB3A5" w14:textId="206009C9" w:rsidR="00E308A5" w:rsidRDefault="00E308A5" w:rsidP="007E6304">
            <w:r>
              <w:t>232.</w:t>
            </w:r>
          </w:p>
        </w:tc>
        <w:tc>
          <w:tcPr>
            <w:tcW w:w="2289" w:type="dxa"/>
          </w:tcPr>
          <w:p w14:paraId="262B9CE1" w14:textId="06D8A7B1" w:rsidR="00E308A5" w:rsidRDefault="00E308A5" w:rsidP="007E6304">
            <w:r>
              <w:t>2025/03/18</w:t>
            </w:r>
          </w:p>
        </w:tc>
        <w:tc>
          <w:tcPr>
            <w:tcW w:w="4961" w:type="dxa"/>
          </w:tcPr>
          <w:p w14:paraId="722E38B4" w14:textId="3818FA71" w:rsidR="00E308A5" w:rsidRDefault="00E308A5" w:rsidP="007E6304">
            <w:r w:rsidRPr="002E42B6">
              <w:t>GS besluit LOD Peelland Recreatie BV, Heel en Panheel_01</w:t>
            </w:r>
          </w:p>
        </w:tc>
        <w:tc>
          <w:tcPr>
            <w:tcW w:w="6237" w:type="dxa"/>
          </w:tcPr>
          <w:p w14:paraId="724250D7" w14:textId="347AF99B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381EB8A" w14:textId="77777777" w:rsidTr="00E308A5">
        <w:trPr>
          <w:trHeight w:val="267"/>
        </w:trPr>
        <w:tc>
          <w:tcPr>
            <w:tcW w:w="825" w:type="dxa"/>
          </w:tcPr>
          <w:p w14:paraId="1F5A0B07" w14:textId="7B8B706F" w:rsidR="00E308A5" w:rsidRDefault="00E308A5" w:rsidP="007E6304">
            <w:r>
              <w:t>233.</w:t>
            </w:r>
          </w:p>
        </w:tc>
        <w:tc>
          <w:tcPr>
            <w:tcW w:w="2289" w:type="dxa"/>
          </w:tcPr>
          <w:p w14:paraId="5C65C204" w14:textId="1263A5A1" w:rsidR="00E308A5" w:rsidRDefault="00E308A5" w:rsidP="007E6304">
            <w:r>
              <w:t>2025/03/18</w:t>
            </w:r>
          </w:p>
        </w:tc>
        <w:tc>
          <w:tcPr>
            <w:tcW w:w="4961" w:type="dxa"/>
          </w:tcPr>
          <w:p w14:paraId="46D0EF51" w14:textId="25EDB4AC" w:rsidR="00E308A5" w:rsidRDefault="00E308A5" w:rsidP="007E6304">
            <w:r w:rsidRPr="002E42B6">
              <w:t xml:space="preserve">GS brief last onder dwangsom Peelland Recreatie </w:t>
            </w:r>
            <w:proofErr w:type="spellStart"/>
            <w:r w:rsidRPr="002E42B6">
              <w:t>herplantplicht</w:t>
            </w:r>
            <w:proofErr w:type="spellEnd"/>
            <w:r w:rsidRPr="002E42B6">
              <w:t xml:space="preserve"> Heel en Panheel_01</w:t>
            </w:r>
          </w:p>
        </w:tc>
        <w:tc>
          <w:tcPr>
            <w:tcW w:w="6237" w:type="dxa"/>
          </w:tcPr>
          <w:p w14:paraId="5879C46D" w14:textId="160C7D93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2ADD973" w14:textId="77777777" w:rsidTr="00E308A5">
        <w:trPr>
          <w:trHeight w:val="267"/>
        </w:trPr>
        <w:tc>
          <w:tcPr>
            <w:tcW w:w="825" w:type="dxa"/>
          </w:tcPr>
          <w:p w14:paraId="74AE4B21" w14:textId="64306DEC" w:rsidR="00E308A5" w:rsidRDefault="00E308A5" w:rsidP="007E6304">
            <w:r>
              <w:t>234.</w:t>
            </w:r>
          </w:p>
        </w:tc>
        <w:tc>
          <w:tcPr>
            <w:tcW w:w="2289" w:type="dxa"/>
          </w:tcPr>
          <w:p w14:paraId="5D8532C3" w14:textId="6FCB4FF8" w:rsidR="00E308A5" w:rsidRDefault="00E308A5" w:rsidP="007E6304">
            <w:r>
              <w:t>2023/08/22</w:t>
            </w:r>
          </w:p>
        </w:tc>
        <w:tc>
          <w:tcPr>
            <w:tcW w:w="4961" w:type="dxa"/>
          </w:tcPr>
          <w:p w14:paraId="59F953C1" w14:textId="24FAA930" w:rsidR="00E308A5" w:rsidRDefault="00E308A5" w:rsidP="007E6304">
            <w:r w:rsidRPr="002E42B6">
              <w:t>GS brief LOD PTC Limburg_01</w:t>
            </w:r>
          </w:p>
        </w:tc>
        <w:tc>
          <w:tcPr>
            <w:tcW w:w="6237" w:type="dxa"/>
          </w:tcPr>
          <w:p w14:paraId="4D0F090D" w14:textId="6D8FD197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1BE4540" w14:textId="77777777" w:rsidTr="00E308A5">
        <w:trPr>
          <w:trHeight w:val="267"/>
        </w:trPr>
        <w:tc>
          <w:tcPr>
            <w:tcW w:w="825" w:type="dxa"/>
          </w:tcPr>
          <w:p w14:paraId="1FE51F6F" w14:textId="4A2A0E26" w:rsidR="00E308A5" w:rsidRDefault="00E308A5" w:rsidP="007E6304">
            <w:r>
              <w:t>235.</w:t>
            </w:r>
          </w:p>
        </w:tc>
        <w:tc>
          <w:tcPr>
            <w:tcW w:w="2289" w:type="dxa"/>
          </w:tcPr>
          <w:p w14:paraId="33F3B101" w14:textId="79DD1185" w:rsidR="00E308A5" w:rsidRDefault="00E308A5" w:rsidP="007E6304">
            <w:r>
              <w:t>2023/05/23</w:t>
            </w:r>
          </w:p>
        </w:tc>
        <w:tc>
          <w:tcPr>
            <w:tcW w:w="4961" w:type="dxa"/>
          </w:tcPr>
          <w:p w14:paraId="26DA3860" w14:textId="1EC66B5E" w:rsidR="00E308A5" w:rsidRDefault="00E308A5" w:rsidP="007E6304">
            <w:proofErr w:type="spellStart"/>
            <w:r w:rsidRPr="002E42B6">
              <w:t>Whvbz</w:t>
            </w:r>
            <w:proofErr w:type="spellEnd"/>
            <w:r w:rsidRPr="002E42B6">
              <w:t xml:space="preserve"> </w:t>
            </w:r>
            <w:proofErr w:type="spellStart"/>
            <w:r w:rsidRPr="002E42B6">
              <w:t>hercontrolerapport</w:t>
            </w:r>
            <w:proofErr w:type="spellEnd"/>
            <w:r w:rsidRPr="002E42B6">
              <w:t xml:space="preserve"> mei 2023_01</w:t>
            </w:r>
          </w:p>
        </w:tc>
        <w:tc>
          <w:tcPr>
            <w:tcW w:w="6237" w:type="dxa"/>
          </w:tcPr>
          <w:p w14:paraId="1CB17984" w14:textId="63B42078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9A76A62" w14:textId="77777777" w:rsidTr="00E308A5">
        <w:trPr>
          <w:trHeight w:val="267"/>
        </w:trPr>
        <w:tc>
          <w:tcPr>
            <w:tcW w:w="825" w:type="dxa"/>
          </w:tcPr>
          <w:p w14:paraId="2018DAE8" w14:textId="60BCE856" w:rsidR="00E308A5" w:rsidRDefault="00E308A5" w:rsidP="007E6304">
            <w:r>
              <w:t>236.</w:t>
            </w:r>
          </w:p>
        </w:tc>
        <w:tc>
          <w:tcPr>
            <w:tcW w:w="2289" w:type="dxa"/>
          </w:tcPr>
          <w:p w14:paraId="7492A974" w14:textId="23979339" w:rsidR="00E308A5" w:rsidRDefault="00E308A5" w:rsidP="007E6304">
            <w:r>
              <w:t>2023/08/22</w:t>
            </w:r>
          </w:p>
        </w:tc>
        <w:tc>
          <w:tcPr>
            <w:tcW w:w="4961" w:type="dxa"/>
          </w:tcPr>
          <w:p w14:paraId="397BC9AB" w14:textId="2CBBBC38" w:rsidR="00E308A5" w:rsidRDefault="00E308A5" w:rsidP="007E6304">
            <w:r w:rsidRPr="002E42B6">
              <w:t xml:space="preserve">GS besluit </w:t>
            </w:r>
            <w:proofErr w:type="spellStart"/>
            <w:r w:rsidRPr="002E42B6">
              <w:t>Whvbz</w:t>
            </w:r>
            <w:proofErr w:type="spellEnd"/>
            <w:r w:rsidRPr="002E42B6">
              <w:t xml:space="preserve"> PTC Limburg dwangsom overtreding artikel 3 Bhvbz_01</w:t>
            </w:r>
          </w:p>
        </w:tc>
        <w:tc>
          <w:tcPr>
            <w:tcW w:w="6237" w:type="dxa"/>
          </w:tcPr>
          <w:p w14:paraId="5CF468C8" w14:textId="30576E54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46236DE" w14:textId="77777777" w:rsidTr="00E308A5">
        <w:trPr>
          <w:trHeight w:val="267"/>
        </w:trPr>
        <w:tc>
          <w:tcPr>
            <w:tcW w:w="825" w:type="dxa"/>
          </w:tcPr>
          <w:p w14:paraId="710A78FA" w14:textId="304EF940" w:rsidR="00E308A5" w:rsidRDefault="00E308A5" w:rsidP="007E6304">
            <w:r>
              <w:t>237.</w:t>
            </w:r>
          </w:p>
        </w:tc>
        <w:tc>
          <w:tcPr>
            <w:tcW w:w="2289" w:type="dxa"/>
          </w:tcPr>
          <w:p w14:paraId="39CFF612" w14:textId="497BC199" w:rsidR="00E308A5" w:rsidRDefault="00E308A5" w:rsidP="007E6304">
            <w:r>
              <w:t>2023/04/19</w:t>
            </w:r>
          </w:p>
        </w:tc>
        <w:tc>
          <w:tcPr>
            <w:tcW w:w="4961" w:type="dxa"/>
          </w:tcPr>
          <w:p w14:paraId="7A1FF610" w14:textId="53E9FC61" w:rsidR="00E308A5" w:rsidRDefault="00E308A5" w:rsidP="007E6304">
            <w:r w:rsidRPr="002E42B6">
              <w:t>controlerapport 230418_WnbH4_Simpelveld N 79_2023-023717</w:t>
            </w:r>
          </w:p>
        </w:tc>
        <w:tc>
          <w:tcPr>
            <w:tcW w:w="6237" w:type="dxa"/>
          </w:tcPr>
          <w:p w14:paraId="372FC8BC" w14:textId="4C12EB65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6A15056" w14:textId="77777777" w:rsidTr="00E308A5">
        <w:trPr>
          <w:trHeight w:val="267"/>
        </w:trPr>
        <w:tc>
          <w:tcPr>
            <w:tcW w:w="825" w:type="dxa"/>
          </w:tcPr>
          <w:p w14:paraId="151EBBF1" w14:textId="2B74863F" w:rsidR="00E308A5" w:rsidRDefault="00E308A5" w:rsidP="007E6304">
            <w:r>
              <w:t>238.</w:t>
            </w:r>
          </w:p>
        </w:tc>
        <w:tc>
          <w:tcPr>
            <w:tcW w:w="2289" w:type="dxa"/>
          </w:tcPr>
          <w:p w14:paraId="571CD861" w14:textId="7809D9B4" w:rsidR="00E308A5" w:rsidRDefault="00E308A5" w:rsidP="007E6304">
            <w:r>
              <w:t>2024/04/02</w:t>
            </w:r>
          </w:p>
        </w:tc>
        <w:tc>
          <w:tcPr>
            <w:tcW w:w="4961" w:type="dxa"/>
          </w:tcPr>
          <w:p w14:paraId="08A5D430" w14:textId="7B003E1A" w:rsidR="00E308A5" w:rsidRDefault="00E308A5" w:rsidP="007E6304">
            <w:r w:rsidRPr="002E42B6">
              <w:t xml:space="preserve">GS-besluit LOD overtreding </w:t>
            </w:r>
            <w:proofErr w:type="spellStart"/>
            <w:r w:rsidRPr="002E42B6">
              <w:t>herplantplicht</w:t>
            </w:r>
            <w:proofErr w:type="spellEnd"/>
            <w:r w:rsidRPr="002E42B6">
              <w:t xml:space="preserve"> aan de </w:t>
            </w:r>
            <w:proofErr w:type="spellStart"/>
            <w:r w:rsidRPr="002E42B6">
              <w:t>Prickart</w:t>
            </w:r>
            <w:proofErr w:type="spellEnd"/>
            <w:r w:rsidRPr="002E42B6">
              <w:t xml:space="preserve"> te Bocholtz 3 april 24</w:t>
            </w:r>
          </w:p>
        </w:tc>
        <w:tc>
          <w:tcPr>
            <w:tcW w:w="6237" w:type="dxa"/>
          </w:tcPr>
          <w:p w14:paraId="5CC9EBD6" w14:textId="241E55CB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C4D85FB" w14:textId="77777777" w:rsidTr="00E308A5">
        <w:trPr>
          <w:trHeight w:val="267"/>
        </w:trPr>
        <w:tc>
          <w:tcPr>
            <w:tcW w:w="825" w:type="dxa"/>
          </w:tcPr>
          <w:p w14:paraId="2B0CB1B5" w14:textId="6176F3D1" w:rsidR="00E308A5" w:rsidRDefault="00E308A5" w:rsidP="007E6304">
            <w:r>
              <w:lastRenderedPageBreak/>
              <w:t>239.</w:t>
            </w:r>
          </w:p>
        </w:tc>
        <w:tc>
          <w:tcPr>
            <w:tcW w:w="2289" w:type="dxa"/>
          </w:tcPr>
          <w:p w14:paraId="210A3C7B" w14:textId="156C7034" w:rsidR="00E308A5" w:rsidRDefault="00E308A5" w:rsidP="007E6304">
            <w:r>
              <w:t>2024/04/02</w:t>
            </w:r>
          </w:p>
        </w:tc>
        <w:tc>
          <w:tcPr>
            <w:tcW w:w="4961" w:type="dxa"/>
          </w:tcPr>
          <w:p w14:paraId="20BEF85A" w14:textId="6ECB612B" w:rsidR="00E308A5" w:rsidRDefault="00E308A5" w:rsidP="007E6304">
            <w:r w:rsidRPr="002E42B6">
              <w:t xml:space="preserve">GS-brief LOD overtreding </w:t>
            </w:r>
            <w:proofErr w:type="spellStart"/>
            <w:r w:rsidRPr="002E42B6">
              <w:t>herplantplicht</w:t>
            </w:r>
            <w:proofErr w:type="spellEnd"/>
            <w:r w:rsidRPr="002E42B6">
              <w:t xml:space="preserve"> aan de </w:t>
            </w:r>
            <w:proofErr w:type="spellStart"/>
            <w:r w:rsidRPr="002E42B6">
              <w:t>Prickart</w:t>
            </w:r>
            <w:proofErr w:type="spellEnd"/>
            <w:r w:rsidRPr="002E42B6">
              <w:t xml:space="preserve"> te Bocholtz 3 april 24</w:t>
            </w:r>
          </w:p>
        </w:tc>
        <w:tc>
          <w:tcPr>
            <w:tcW w:w="6237" w:type="dxa"/>
          </w:tcPr>
          <w:p w14:paraId="594A5AFA" w14:textId="106C0886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F96B386" w14:textId="77777777" w:rsidTr="00E308A5">
        <w:trPr>
          <w:trHeight w:val="267"/>
        </w:trPr>
        <w:tc>
          <w:tcPr>
            <w:tcW w:w="825" w:type="dxa"/>
          </w:tcPr>
          <w:p w14:paraId="1108976E" w14:textId="0E25F6BA" w:rsidR="00E308A5" w:rsidRDefault="00E308A5" w:rsidP="007E6304">
            <w:r>
              <w:t>240.</w:t>
            </w:r>
          </w:p>
        </w:tc>
        <w:tc>
          <w:tcPr>
            <w:tcW w:w="2289" w:type="dxa"/>
          </w:tcPr>
          <w:p w14:paraId="11A60D5D" w14:textId="7C193A5A" w:rsidR="00E308A5" w:rsidRDefault="00E308A5" w:rsidP="007E6304">
            <w:r>
              <w:t>-</w:t>
            </w:r>
          </w:p>
        </w:tc>
        <w:tc>
          <w:tcPr>
            <w:tcW w:w="4961" w:type="dxa"/>
          </w:tcPr>
          <w:p w14:paraId="2A5B5751" w14:textId="5E8DE758" w:rsidR="00E308A5" w:rsidRDefault="00E308A5" w:rsidP="007E6304">
            <w:r w:rsidRPr="002E42B6">
              <w:t>LHSO interventiematrix provincie Limburg prb-2023-15340</w:t>
            </w:r>
          </w:p>
        </w:tc>
        <w:tc>
          <w:tcPr>
            <w:tcW w:w="6237" w:type="dxa"/>
          </w:tcPr>
          <w:p w14:paraId="0D31908D" w14:textId="69E70061" w:rsidR="00E308A5" w:rsidRDefault="00F97430" w:rsidP="007E6304">
            <w:r>
              <w:t>Integraal openbaar</w:t>
            </w:r>
          </w:p>
        </w:tc>
      </w:tr>
      <w:tr w:rsidR="00E308A5" w14:paraId="34B3A1C4" w14:textId="77777777" w:rsidTr="00E308A5">
        <w:trPr>
          <w:trHeight w:val="267"/>
        </w:trPr>
        <w:tc>
          <w:tcPr>
            <w:tcW w:w="825" w:type="dxa"/>
          </w:tcPr>
          <w:p w14:paraId="70F87203" w14:textId="49752741" w:rsidR="00E308A5" w:rsidRDefault="00E308A5" w:rsidP="007E6304">
            <w:r>
              <w:t>241.</w:t>
            </w:r>
          </w:p>
        </w:tc>
        <w:tc>
          <w:tcPr>
            <w:tcW w:w="2289" w:type="dxa"/>
          </w:tcPr>
          <w:p w14:paraId="063AC8EA" w14:textId="5FABA2E4" w:rsidR="00E308A5" w:rsidRDefault="00E308A5" w:rsidP="007E6304">
            <w:r>
              <w:t>2023/11/07</w:t>
            </w:r>
          </w:p>
        </w:tc>
        <w:tc>
          <w:tcPr>
            <w:tcW w:w="4961" w:type="dxa"/>
          </w:tcPr>
          <w:p w14:paraId="183A7B2C" w14:textId="6E784F25" w:rsidR="00E308A5" w:rsidRDefault="00E308A5" w:rsidP="007E6304">
            <w:r w:rsidRPr="003941AB">
              <w:t>Controlerapport_16 mei 24</w:t>
            </w:r>
          </w:p>
        </w:tc>
        <w:tc>
          <w:tcPr>
            <w:tcW w:w="6237" w:type="dxa"/>
          </w:tcPr>
          <w:p w14:paraId="16940960" w14:textId="71E46605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6F9B021" w14:textId="77777777" w:rsidTr="00E308A5">
        <w:trPr>
          <w:trHeight w:val="267"/>
        </w:trPr>
        <w:tc>
          <w:tcPr>
            <w:tcW w:w="825" w:type="dxa"/>
          </w:tcPr>
          <w:p w14:paraId="49AB7A7A" w14:textId="0F123B2F" w:rsidR="00E308A5" w:rsidRDefault="00E308A5" w:rsidP="007E6304">
            <w:r>
              <w:t>242.</w:t>
            </w:r>
          </w:p>
        </w:tc>
        <w:tc>
          <w:tcPr>
            <w:tcW w:w="2289" w:type="dxa"/>
          </w:tcPr>
          <w:p w14:paraId="528682C5" w14:textId="784873AD" w:rsidR="00E308A5" w:rsidRDefault="00E308A5" w:rsidP="007E6304">
            <w:r>
              <w:t>2024/05/14</w:t>
            </w:r>
          </w:p>
        </w:tc>
        <w:tc>
          <w:tcPr>
            <w:tcW w:w="4961" w:type="dxa"/>
          </w:tcPr>
          <w:p w14:paraId="0D53A15A" w14:textId="582AAE67" w:rsidR="00E308A5" w:rsidRDefault="00E308A5" w:rsidP="007E6304">
            <w:r w:rsidRPr="00C42CE5">
              <w:t>GS besluit  Venray I</w:t>
            </w:r>
          </w:p>
        </w:tc>
        <w:tc>
          <w:tcPr>
            <w:tcW w:w="6237" w:type="dxa"/>
          </w:tcPr>
          <w:p w14:paraId="5C61AEBE" w14:textId="1E28D342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72CFBD9" w14:textId="77777777" w:rsidTr="00E308A5">
        <w:trPr>
          <w:trHeight w:val="267"/>
        </w:trPr>
        <w:tc>
          <w:tcPr>
            <w:tcW w:w="825" w:type="dxa"/>
          </w:tcPr>
          <w:p w14:paraId="79866697" w14:textId="5FBDCA99" w:rsidR="00E308A5" w:rsidRDefault="00E308A5" w:rsidP="007E6304">
            <w:r>
              <w:t>243.</w:t>
            </w:r>
          </w:p>
        </w:tc>
        <w:tc>
          <w:tcPr>
            <w:tcW w:w="2289" w:type="dxa"/>
          </w:tcPr>
          <w:p w14:paraId="341A9CED" w14:textId="47414834" w:rsidR="00E308A5" w:rsidRDefault="00E308A5" w:rsidP="007E6304">
            <w:r>
              <w:t>2024/05/14</w:t>
            </w:r>
          </w:p>
        </w:tc>
        <w:tc>
          <w:tcPr>
            <w:tcW w:w="4961" w:type="dxa"/>
          </w:tcPr>
          <w:p w14:paraId="7C03037D" w14:textId="1102CA24" w:rsidR="00E308A5" w:rsidRDefault="00E308A5" w:rsidP="007E6304">
            <w:r w:rsidRPr="00596F4B">
              <w:t>GS brief Venray I</w:t>
            </w:r>
          </w:p>
        </w:tc>
        <w:tc>
          <w:tcPr>
            <w:tcW w:w="6237" w:type="dxa"/>
          </w:tcPr>
          <w:p w14:paraId="1AA9D8FC" w14:textId="0FF5A740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1EA57BC" w14:textId="77777777" w:rsidTr="00E308A5">
        <w:trPr>
          <w:trHeight w:val="267"/>
        </w:trPr>
        <w:tc>
          <w:tcPr>
            <w:tcW w:w="825" w:type="dxa"/>
          </w:tcPr>
          <w:p w14:paraId="525C642C" w14:textId="045F86AA" w:rsidR="00E308A5" w:rsidRDefault="00E308A5" w:rsidP="007E6304">
            <w:r>
              <w:t>244.</w:t>
            </w:r>
          </w:p>
        </w:tc>
        <w:tc>
          <w:tcPr>
            <w:tcW w:w="2289" w:type="dxa"/>
          </w:tcPr>
          <w:p w14:paraId="3D7BCA3F" w14:textId="2E7BD978" w:rsidR="00E308A5" w:rsidRDefault="00E308A5" w:rsidP="007E6304">
            <w:r>
              <w:t>-</w:t>
            </w:r>
          </w:p>
        </w:tc>
        <w:tc>
          <w:tcPr>
            <w:tcW w:w="4961" w:type="dxa"/>
          </w:tcPr>
          <w:p w14:paraId="510A99B1" w14:textId="31671069" w:rsidR="00E308A5" w:rsidRDefault="00E308A5" w:rsidP="007E6304">
            <w:r w:rsidRPr="00596F4B">
              <w:t>LHSO interventiematrix provincie Limburg prb-2023-15340</w:t>
            </w:r>
          </w:p>
        </w:tc>
        <w:tc>
          <w:tcPr>
            <w:tcW w:w="6237" w:type="dxa"/>
          </w:tcPr>
          <w:p w14:paraId="1EB70E18" w14:textId="080C19F0" w:rsidR="00E308A5" w:rsidRDefault="00F97430" w:rsidP="007E6304">
            <w:r>
              <w:t>Integraal openbaar</w:t>
            </w:r>
          </w:p>
        </w:tc>
      </w:tr>
      <w:tr w:rsidR="00E308A5" w14:paraId="2A77E2F4" w14:textId="77777777" w:rsidTr="00E308A5">
        <w:trPr>
          <w:trHeight w:val="267"/>
        </w:trPr>
        <w:tc>
          <w:tcPr>
            <w:tcW w:w="825" w:type="dxa"/>
          </w:tcPr>
          <w:p w14:paraId="7518C0A0" w14:textId="7D35648E" w:rsidR="00E308A5" w:rsidRDefault="00E308A5" w:rsidP="007E6304">
            <w:r>
              <w:t>245.</w:t>
            </w:r>
          </w:p>
        </w:tc>
        <w:tc>
          <w:tcPr>
            <w:tcW w:w="2289" w:type="dxa"/>
          </w:tcPr>
          <w:p w14:paraId="51A2C1BF" w14:textId="34E0DF95" w:rsidR="00E308A5" w:rsidRDefault="00E308A5" w:rsidP="007E6304">
            <w:r>
              <w:t>2023/11/07</w:t>
            </w:r>
          </w:p>
        </w:tc>
        <w:tc>
          <w:tcPr>
            <w:tcW w:w="4961" w:type="dxa"/>
          </w:tcPr>
          <w:p w14:paraId="6BEF8D88" w14:textId="47DDC6E8" w:rsidR="00E308A5" w:rsidRDefault="00E308A5" w:rsidP="007E6304">
            <w:r w:rsidRPr="00596F4B">
              <w:t>Controlerapport_16 mei 24</w:t>
            </w:r>
          </w:p>
        </w:tc>
        <w:tc>
          <w:tcPr>
            <w:tcW w:w="6237" w:type="dxa"/>
          </w:tcPr>
          <w:p w14:paraId="60158FBE" w14:textId="3E549326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BF7B4CD" w14:textId="77777777" w:rsidTr="00E308A5">
        <w:trPr>
          <w:trHeight w:val="267"/>
        </w:trPr>
        <w:tc>
          <w:tcPr>
            <w:tcW w:w="825" w:type="dxa"/>
          </w:tcPr>
          <w:p w14:paraId="03D79171" w14:textId="1CA27A7D" w:rsidR="00E308A5" w:rsidRDefault="00E308A5" w:rsidP="007E6304">
            <w:r>
              <w:t>246.</w:t>
            </w:r>
          </w:p>
        </w:tc>
        <w:tc>
          <w:tcPr>
            <w:tcW w:w="2289" w:type="dxa"/>
          </w:tcPr>
          <w:p w14:paraId="7FF34149" w14:textId="0E05A887" w:rsidR="00E308A5" w:rsidRDefault="00E308A5" w:rsidP="007E6304">
            <w:r>
              <w:t>2024/05/14</w:t>
            </w:r>
          </w:p>
        </w:tc>
        <w:tc>
          <w:tcPr>
            <w:tcW w:w="4961" w:type="dxa"/>
          </w:tcPr>
          <w:p w14:paraId="321C984A" w14:textId="30ECE414" w:rsidR="00E308A5" w:rsidRDefault="00E308A5" w:rsidP="007E6304">
            <w:r w:rsidRPr="00596F4B">
              <w:t>GS besluit Venray II</w:t>
            </w:r>
          </w:p>
        </w:tc>
        <w:tc>
          <w:tcPr>
            <w:tcW w:w="6237" w:type="dxa"/>
          </w:tcPr>
          <w:p w14:paraId="0E0B11A6" w14:textId="3DF426D0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CEE4962" w14:textId="77777777" w:rsidTr="00E308A5">
        <w:trPr>
          <w:trHeight w:val="267"/>
        </w:trPr>
        <w:tc>
          <w:tcPr>
            <w:tcW w:w="825" w:type="dxa"/>
          </w:tcPr>
          <w:p w14:paraId="6CF7FF0A" w14:textId="2041BE6A" w:rsidR="00E308A5" w:rsidRDefault="00E308A5" w:rsidP="007E6304">
            <w:r>
              <w:t>247.</w:t>
            </w:r>
          </w:p>
        </w:tc>
        <w:tc>
          <w:tcPr>
            <w:tcW w:w="2289" w:type="dxa"/>
          </w:tcPr>
          <w:p w14:paraId="01000C96" w14:textId="1AABC171" w:rsidR="00E308A5" w:rsidRDefault="00E308A5" w:rsidP="007E6304">
            <w:r>
              <w:t>2024/05/14</w:t>
            </w:r>
          </w:p>
        </w:tc>
        <w:tc>
          <w:tcPr>
            <w:tcW w:w="4961" w:type="dxa"/>
          </w:tcPr>
          <w:p w14:paraId="79EF83F8" w14:textId="0FF4D316" w:rsidR="00E308A5" w:rsidRDefault="00E308A5" w:rsidP="007E6304">
            <w:r w:rsidRPr="00596F4B">
              <w:t>GS brief  Venray II</w:t>
            </w:r>
          </w:p>
        </w:tc>
        <w:tc>
          <w:tcPr>
            <w:tcW w:w="6237" w:type="dxa"/>
          </w:tcPr>
          <w:p w14:paraId="74A6CB1C" w14:textId="432D35DB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B32238B" w14:textId="77777777" w:rsidTr="00E308A5">
        <w:trPr>
          <w:trHeight w:val="267"/>
        </w:trPr>
        <w:tc>
          <w:tcPr>
            <w:tcW w:w="825" w:type="dxa"/>
          </w:tcPr>
          <w:p w14:paraId="7F7AD30C" w14:textId="1532BA68" w:rsidR="00E308A5" w:rsidRDefault="00E308A5" w:rsidP="007E6304">
            <w:r>
              <w:t>248.</w:t>
            </w:r>
          </w:p>
        </w:tc>
        <w:tc>
          <w:tcPr>
            <w:tcW w:w="2289" w:type="dxa"/>
          </w:tcPr>
          <w:p w14:paraId="25FF62EE" w14:textId="4A28CD50" w:rsidR="00E308A5" w:rsidRDefault="00E308A5" w:rsidP="007E6304">
            <w:r>
              <w:t>-</w:t>
            </w:r>
          </w:p>
        </w:tc>
        <w:tc>
          <w:tcPr>
            <w:tcW w:w="4961" w:type="dxa"/>
          </w:tcPr>
          <w:p w14:paraId="518309C5" w14:textId="27A49778" w:rsidR="00E308A5" w:rsidRDefault="00E308A5" w:rsidP="007E6304">
            <w:r w:rsidRPr="00596F4B">
              <w:t>LHSO interventiematrix provincie Limburg prb-2023-15340</w:t>
            </w:r>
          </w:p>
        </w:tc>
        <w:tc>
          <w:tcPr>
            <w:tcW w:w="6237" w:type="dxa"/>
          </w:tcPr>
          <w:p w14:paraId="2B1AA515" w14:textId="186575FA" w:rsidR="00E308A5" w:rsidRDefault="00F97430" w:rsidP="007E6304">
            <w:r>
              <w:t>Integraal openbaar</w:t>
            </w:r>
          </w:p>
        </w:tc>
      </w:tr>
      <w:tr w:rsidR="00E308A5" w14:paraId="2884D3B9" w14:textId="77777777" w:rsidTr="00E308A5">
        <w:trPr>
          <w:trHeight w:val="267"/>
        </w:trPr>
        <w:tc>
          <w:tcPr>
            <w:tcW w:w="825" w:type="dxa"/>
          </w:tcPr>
          <w:p w14:paraId="29DD2596" w14:textId="5625EFB6" w:rsidR="00E308A5" w:rsidRDefault="00E308A5" w:rsidP="007E6304">
            <w:r>
              <w:t>249.</w:t>
            </w:r>
          </w:p>
        </w:tc>
        <w:tc>
          <w:tcPr>
            <w:tcW w:w="2289" w:type="dxa"/>
          </w:tcPr>
          <w:p w14:paraId="23F7A603" w14:textId="5E83478A" w:rsidR="00E308A5" w:rsidRDefault="00E308A5" w:rsidP="007E6304">
            <w:r>
              <w:t>2025/02/04</w:t>
            </w:r>
          </w:p>
        </w:tc>
        <w:tc>
          <w:tcPr>
            <w:tcW w:w="4961" w:type="dxa"/>
          </w:tcPr>
          <w:p w14:paraId="6EA8959B" w14:textId="436BD244" w:rsidR="00E308A5" w:rsidRDefault="00E308A5" w:rsidP="007E6304">
            <w:r w:rsidRPr="00596F4B">
              <w:t xml:space="preserve">Bijlage 1 bij LOD Bal controlerapport SLL Wittem P 127 12 </w:t>
            </w:r>
            <w:proofErr w:type="spellStart"/>
            <w:r w:rsidRPr="00596F4B">
              <w:t>febr</w:t>
            </w:r>
            <w:proofErr w:type="spellEnd"/>
            <w:r w:rsidRPr="00596F4B">
              <w:t xml:space="preserve"> 25</w:t>
            </w:r>
          </w:p>
        </w:tc>
        <w:tc>
          <w:tcPr>
            <w:tcW w:w="6237" w:type="dxa"/>
          </w:tcPr>
          <w:p w14:paraId="54805750" w14:textId="6ACC0133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87DB06E" w14:textId="77777777" w:rsidTr="00E308A5">
        <w:trPr>
          <w:trHeight w:val="267"/>
        </w:trPr>
        <w:tc>
          <w:tcPr>
            <w:tcW w:w="825" w:type="dxa"/>
          </w:tcPr>
          <w:p w14:paraId="0443590F" w14:textId="086A0159" w:rsidR="00E308A5" w:rsidRDefault="00E308A5" w:rsidP="007E6304">
            <w:r>
              <w:t>250.</w:t>
            </w:r>
          </w:p>
        </w:tc>
        <w:tc>
          <w:tcPr>
            <w:tcW w:w="2289" w:type="dxa"/>
          </w:tcPr>
          <w:p w14:paraId="26BC359B" w14:textId="6D5C609B" w:rsidR="00E308A5" w:rsidRDefault="00E308A5" w:rsidP="007E6304">
            <w:r>
              <w:t>-</w:t>
            </w:r>
          </w:p>
        </w:tc>
        <w:tc>
          <w:tcPr>
            <w:tcW w:w="4961" w:type="dxa"/>
          </w:tcPr>
          <w:p w14:paraId="1D615064" w14:textId="6932550A" w:rsidR="00E308A5" w:rsidRDefault="00E308A5" w:rsidP="007E6304">
            <w:r w:rsidRPr="00596F4B">
              <w:t>Bijlage 2 interventiematrix LHSO kwaliteit</w:t>
            </w:r>
          </w:p>
        </w:tc>
        <w:tc>
          <w:tcPr>
            <w:tcW w:w="6237" w:type="dxa"/>
          </w:tcPr>
          <w:p w14:paraId="3955DCB0" w14:textId="63A5C86F" w:rsidR="00E308A5" w:rsidRDefault="00F97430" w:rsidP="007E6304">
            <w:r>
              <w:t>Integraal openbaar</w:t>
            </w:r>
          </w:p>
        </w:tc>
      </w:tr>
      <w:tr w:rsidR="00E308A5" w14:paraId="58D29083" w14:textId="77777777" w:rsidTr="00E308A5">
        <w:trPr>
          <w:trHeight w:val="267"/>
        </w:trPr>
        <w:tc>
          <w:tcPr>
            <w:tcW w:w="825" w:type="dxa"/>
          </w:tcPr>
          <w:p w14:paraId="69C5DFF6" w14:textId="65C259D8" w:rsidR="00E308A5" w:rsidRDefault="00E308A5" w:rsidP="007E6304">
            <w:r>
              <w:t>251.</w:t>
            </w:r>
          </w:p>
        </w:tc>
        <w:tc>
          <w:tcPr>
            <w:tcW w:w="2289" w:type="dxa"/>
          </w:tcPr>
          <w:p w14:paraId="672DDF12" w14:textId="7BAAD41C" w:rsidR="00E308A5" w:rsidRDefault="00E308A5" w:rsidP="007E6304">
            <w:r>
              <w:t>2025/08/12</w:t>
            </w:r>
          </w:p>
        </w:tc>
        <w:tc>
          <w:tcPr>
            <w:tcW w:w="4961" w:type="dxa"/>
          </w:tcPr>
          <w:p w14:paraId="65D3954C" w14:textId="79FC71CE" w:rsidR="00E308A5" w:rsidRDefault="00E308A5" w:rsidP="007E6304">
            <w:r w:rsidRPr="00596F4B">
              <w:t>GS besluit SLL Wittem P127_01</w:t>
            </w:r>
          </w:p>
        </w:tc>
        <w:tc>
          <w:tcPr>
            <w:tcW w:w="6237" w:type="dxa"/>
          </w:tcPr>
          <w:p w14:paraId="011363B3" w14:textId="3621292B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06AD004" w14:textId="77777777" w:rsidTr="00E308A5">
        <w:trPr>
          <w:trHeight w:val="267"/>
        </w:trPr>
        <w:tc>
          <w:tcPr>
            <w:tcW w:w="825" w:type="dxa"/>
          </w:tcPr>
          <w:p w14:paraId="12B06F2D" w14:textId="6BFD9B3E" w:rsidR="00E308A5" w:rsidRDefault="00E308A5" w:rsidP="007E6304">
            <w:r>
              <w:t>252.</w:t>
            </w:r>
          </w:p>
        </w:tc>
        <w:tc>
          <w:tcPr>
            <w:tcW w:w="2289" w:type="dxa"/>
          </w:tcPr>
          <w:p w14:paraId="15A5CBF2" w14:textId="25FF04E6" w:rsidR="00E308A5" w:rsidRDefault="00E308A5" w:rsidP="007E6304">
            <w:r>
              <w:t>2025/08/12</w:t>
            </w:r>
          </w:p>
        </w:tc>
        <w:tc>
          <w:tcPr>
            <w:tcW w:w="4961" w:type="dxa"/>
          </w:tcPr>
          <w:p w14:paraId="148DB80B" w14:textId="46D65415" w:rsidR="00E308A5" w:rsidRDefault="00E308A5" w:rsidP="007E6304">
            <w:r w:rsidRPr="00596F4B">
              <w:t>GS brief SLL Wittem P127_01</w:t>
            </w:r>
          </w:p>
        </w:tc>
        <w:tc>
          <w:tcPr>
            <w:tcW w:w="6237" w:type="dxa"/>
          </w:tcPr>
          <w:p w14:paraId="1BDA2928" w14:textId="60F58C03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FF5AB54" w14:textId="77777777" w:rsidTr="00E308A5">
        <w:trPr>
          <w:trHeight w:val="267"/>
        </w:trPr>
        <w:tc>
          <w:tcPr>
            <w:tcW w:w="825" w:type="dxa"/>
          </w:tcPr>
          <w:p w14:paraId="55CB5609" w14:textId="480A0371" w:rsidR="00E308A5" w:rsidRDefault="00E308A5" w:rsidP="007E6304">
            <w:r>
              <w:t>254.</w:t>
            </w:r>
          </w:p>
        </w:tc>
        <w:tc>
          <w:tcPr>
            <w:tcW w:w="2289" w:type="dxa"/>
          </w:tcPr>
          <w:p w14:paraId="74B08BDB" w14:textId="099E5F7D" w:rsidR="00E308A5" w:rsidRDefault="00E308A5" w:rsidP="007E6304">
            <w:r>
              <w:t>2025/09/18</w:t>
            </w:r>
          </w:p>
        </w:tc>
        <w:tc>
          <w:tcPr>
            <w:tcW w:w="4961" w:type="dxa"/>
          </w:tcPr>
          <w:p w14:paraId="33F242AD" w14:textId="280DBE0B" w:rsidR="00E308A5" w:rsidRDefault="00E308A5" w:rsidP="007E6304">
            <w:r w:rsidRPr="00596F4B">
              <w:t>Handhavingsverzoek</w:t>
            </w:r>
          </w:p>
        </w:tc>
        <w:tc>
          <w:tcPr>
            <w:tcW w:w="6237" w:type="dxa"/>
          </w:tcPr>
          <w:p w14:paraId="6FF4B2E6" w14:textId="46C45500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6523E094" w14:textId="77777777" w:rsidTr="00E308A5">
        <w:trPr>
          <w:trHeight w:val="267"/>
        </w:trPr>
        <w:tc>
          <w:tcPr>
            <w:tcW w:w="825" w:type="dxa"/>
          </w:tcPr>
          <w:p w14:paraId="7F5FF9F3" w14:textId="4332CECE" w:rsidR="00E308A5" w:rsidRDefault="00E308A5" w:rsidP="007E6304">
            <w:r>
              <w:t>255.</w:t>
            </w:r>
          </w:p>
        </w:tc>
        <w:tc>
          <w:tcPr>
            <w:tcW w:w="2289" w:type="dxa"/>
          </w:tcPr>
          <w:p w14:paraId="2004DF55" w14:textId="03D612A4" w:rsidR="00E308A5" w:rsidRDefault="00E308A5" w:rsidP="007E6304">
            <w:r>
              <w:t>2025/03/31</w:t>
            </w:r>
          </w:p>
        </w:tc>
        <w:tc>
          <w:tcPr>
            <w:tcW w:w="4961" w:type="dxa"/>
          </w:tcPr>
          <w:p w14:paraId="75F883B0" w14:textId="660BF6F9" w:rsidR="00E308A5" w:rsidRDefault="00E308A5" w:rsidP="007E6304">
            <w:r w:rsidRPr="00596F4B">
              <w:t>Bijlage 1 bij besluit - controlerapport d.d. 31 maart 2025</w:t>
            </w:r>
          </w:p>
        </w:tc>
        <w:tc>
          <w:tcPr>
            <w:tcW w:w="6237" w:type="dxa"/>
          </w:tcPr>
          <w:p w14:paraId="59E0DF89" w14:textId="475F9FF9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E4BC4AD" w14:textId="77777777" w:rsidTr="00E308A5">
        <w:trPr>
          <w:trHeight w:val="267"/>
        </w:trPr>
        <w:tc>
          <w:tcPr>
            <w:tcW w:w="825" w:type="dxa"/>
          </w:tcPr>
          <w:p w14:paraId="1241CFC1" w14:textId="0F349CFD" w:rsidR="00E308A5" w:rsidRDefault="00E308A5" w:rsidP="007E6304">
            <w:r>
              <w:t>256.</w:t>
            </w:r>
          </w:p>
        </w:tc>
        <w:tc>
          <w:tcPr>
            <w:tcW w:w="2289" w:type="dxa"/>
          </w:tcPr>
          <w:p w14:paraId="01CBC781" w14:textId="6F756E6A" w:rsidR="00E308A5" w:rsidRDefault="00E308A5" w:rsidP="007E6304">
            <w:r>
              <w:t>2025/06/19</w:t>
            </w:r>
          </w:p>
        </w:tc>
        <w:tc>
          <w:tcPr>
            <w:tcW w:w="4961" w:type="dxa"/>
          </w:tcPr>
          <w:p w14:paraId="01B14FAC" w14:textId="7C6AEE43" w:rsidR="00E308A5" w:rsidRDefault="00E308A5" w:rsidP="007E6304">
            <w:r w:rsidRPr="00596F4B">
              <w:t>Bijlage 2 bij besluit - schriftelijke waarschuwing d.d. 19 juni 2025</w:t>
            </w:r>
          </w:p>
        </w:tc>
        <w:tc>
          <w:tcPr>
            <w:tcW w:w="6237" w:type="dxa"/>
          </w:tcPr>
          <w:p w14:paraId="0A4A289F" w14:textId="31691544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ADF989E" w14:textId="77777777" w:rsidTr="00E308A5">
        <w:trPr>
          <w:trHeight w:val="267"/>
        </w:trPr>
        <w:tc>
          <w:tcPr>
            <w:tcW w:w="825" w:type="dxa"/>
          </w:tcPr>
          <w:p w14:paraId="7FCDAABA" w14:textId="70775BD1" w:rsidR="00E308A5" w:rsidRDefault="00E308A5" w:rsidP="007E6304">
            <w:r>
              <w:t>257.</w:t>
            </w:r>
          </w:p>
        </w:tc>
        <w:tc>
          <w:tcPr>
            <w:tcW w:w="2289" w:type="dxa"/>
          </w:tcPr>
          <w:p w14:paraId="101BA406" w14:textId="09FD1D13" w:rsidR="00E308A5" w:rsidRDefault="00E308A5" w:rsidP="007E6304">
            <w:r>
              <w:t>2025/10/23</w:t>
            </w:r>
          </w:p>
        </w:tc>
        <w:tc>
          <w:tcPr>
            <w:tcW w:w="4961" w:type="dxa"/>
          </w:tcPr>
          <w:p w14:paraId="0F7036CD" w14:textId="71A8CCEA" w:rsidR="00E308A5" w:rsidRDefault="00E308A5" w:rsidP="007E6304">
            <w:r w:rsidRPr="00596F4B">
              <w:t>Bijlage 3 bij besluit - controlerapport d.d. 24 september 2025</w:t>
            </w:r>
          </w:p>
        </w:tc>
        <w:tc>
          <w:tcPr>
            <w:tcW w:w="6237" w:type="dxa"/>
          </w:tcPr>
          <w:p w14:paraId="5EF307EC" w14:textId="67C85322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1D8B119" w14:textId="77777777" w:rsidTr="00E308A5">
        <w:trPr>
          <w:trHeight w:val="267"/>
        </w:trPr>
        <w:tc>
          <w:tcPr>
            <w:tcW w:w="825" w:type="dxa"/>
          </w:tcPr>
          <w:p w14:paraId="05F7D1B6" w14:textId="2E0A4CD3" w:rsidR="00E308A5" w:rsidRDefault="00E308A5" w:rsidP="007E6304">
            <w:r>
              <w:t>258.</w:t>
            </w:r>
          </w:p>
        </w:tc>
        <w:tc>
          <w:tcPr>
            <w:tcW w:w="2289" w:type="dxa"/>
          </w:tcPr>
          <w:p w14:paraId="0F34E77F" w14:textId="46371B44" w:rsidR="00E308A5" w:rsidRDefault="00E308A5" w:rsidP="007E6304">
            <w:r>
              <w:t>2025/09/10</w:t>
            </w:r>
          </w:p>
        </w:tc>
        <w:tc>
          <w:tcPr>
            <w:tcW w:w="4961" w:type="dxa"/>
          </w:tcPr>
          <w:p w14:paraId="7BA1A556" w14:textId="54D615FC" w:rsidR="00E308A5" w:rsidRDefault="00E308A5" w:rsidP="007E6304">
            <w:r w:rsidRPr="00596F4B">
              <w:t>Handhavingsverzoek en ingebrekestelling</w:t>
            </w:r>
          </w:p>
        </w:tc>
        <w:tc>
          <w:tcPr>
            <w:tcW w:w="6237" w:type="dxa"/>
          </w:tcPr>
          <w:p w14:paraId="0350C8E9" w14:textId="6C79576A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18C134E" w14:textId="77777777" w:rsidTr="00E308A5">
        <w:trPr>
          <w:trHeight w:val="267"/>
        </w:trPr>
        <w:tc>
          <w:tcPr>
            <w:tcW w:w="825" w:type="dxa"/>
          </w:tcPr>
          <w:p w14:paraId="4B166AB4" w14:textId="5C3203B5" w:rsidR="00E308A5" w:rsidRDefault="00E308A5" w:rsidP="007E6304">
            <w:r>
              <w:t>259.</w:t>
            </w:r>
          </w:p>
        </w:tc>
        <w:tc>
          <w:tcPr>
            <w:tcW w:w="2289" w:type="dxa"/>
          </w:tcPr>
          <w:p w14:paraId="36085AA0" w14:textId="24DA6371" w:rsidR="00E308A5" w:rsidRDefault="00E308A5" w:rsidP="007E6304">
            <w:r>
              <w:t>2025/12/01</w:t>
            </w:r>
          </w:p>
        </w:tc>
        <w:tc>
          <w:tcPr>
            <w:tcW w:w="4961" w:type="dxa"/>
          </w:tcPr>
          <w:p w14:paraId="798980CA" w14:textId="19EF17BD" w:rsidR="00E308A5" w:rsidRDefault="00E308A5" w:rsidP="007E6304">
            <w:r w:rsidRPr="00596F4B">
              <w:t>Mandaatbesluit afwijzing verzoek om handhaving</w:t>
            </w:r>
          </w:p>
        </w:tc>
        <w:tc>
          <w:tcPr>
            <w:tcW w:w="6237" w:type="dxa"/>
          </w:tcPr>
          <w:p w14:paraId="2B1ECF54" w14:textId="65179EDE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79B64DA" w14:textId="77777777" w:rsidTr="00E308A5">
        <w:trPr>
          <w:trHeight w:val="267"/>
        </w:trPr>
        <w:tc>
          <w:tcPr>
            <w:tcW w:w="825" w:type="dxa"/>
          </w:tcPr>
          <w:p w14:paraId="087DF668" w14:textId="2F14E23D" w:rsidR="00E308A5" w:rsidRDefault="00E308A5" w:rsidP="007E6304">
            <w:r>
              <w:t>260.</w:t>
            </w:r>
          </w:p>
        </w:tc>
        <w:tc>
          <w:tcPr>
            <w:tcW w:w="2289" w:type="dxa"/>
          </w:tcPr>
          <w:p w14:paraId="63629A84" w14:textId="24179B23" w:rsidR="00E308A5" w:rsidRDefault="00E308A5" w:rsidP="007E6304">
            <w:r>
              <w:t>2026/03/03</w:t>
            </w:r>
          </w:p>
        </w:tc>
        <w:tc>
          <w:tcPr>
            <w:tcW w:w="4961" w:type="dxa"/>
          </w:tcPr>
          <w:p w14:paraId="58CEB6A2" w14:textId="74DD19C3" w:rsidR="00E308A5" w:rsidRDefault="00E308A5" w:rsidP="007E6304">
            <w:r w:rsidRPr="00596F4B">
              <w:t>Beslissing op bezwaar niet in behandeling nemen handhavingsverzoek</w:t>
            </w:r>
          </w:p>
        </w:tc>
        <w:tc>
          <w:tcPr>
            <w:tcW w:w="6237" w:type="dxa"/>
          </w:tcPr>
          <w:p w14:paraId="0D414849" w14:textId="050C9B02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236BE141" w14:textId="77777777" w:rsidTr="00E308A5">
        <w:trPr>
          <w:trHeight w:val="267"/>
        </w:trPr>
        <w:tc>
          <w:tcPr>
            <w:tcW w:w="825" w:type="dxa"/>
          </w:tcPr>
          <w:p w14:paraId="39F46FDD" w14:textId="4F38136E" w:rsidR="00E308A5" w:rsidRDefault="00E308A5" w:rsidP="007E6304">
            <w:r>
              <w:t>261.</w:t>
            </w:r>
          </w:p>
        </w:tc>
        <w:tc>
          <w:tcPr>
            <w:tcW w:w="2289" w:type="dxa"/>
          </w:tcPr>
          <w:p w14:paraId="717445F4" w14:textId="3B3B839A" w:rsidR="00E308A5" w:rsidRDefault="00E308A5" w:rsidP="007E6304">
            <w:r>
              <w:t>2026/01/14</w:t>
            </w:r>
          </w:p>
        </w:tc>
        <w:tc>
          <w:tcPr>
            <w:tcW w:w="4961" w:type="dxa"/>
          </w:tcPr>
          <w:p w14:paraId="14AC8539" w14:textId="25CFCA1F" w:rsidR="00E308A5" w:rsidRDefault="00E308A5" w:rsidP="007E6304">
            <w:r w:rsidRPr="00596F4B">
              <w:t>Bijlage 1 bij bob - Advies adviescommissie Z114</w:t>
            </w:r>
          </w:p>
        </w:tc>
        <w:tc>
          <w:tcPr>
            <w:tcW w:w="6237" w:type="dxa"/>
          </w:tcPr>
          <w:p w14:paraId="397F9E9E" w14:textId="46C93392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ECF611B" w14:textId="77777777" w:rsidTr="00E308A5">
        <w:trPr>
          <w:trHeight w:val="267"/>
        </w:trPr>
        <w:tc>
          <w:tcPr>
            <w:tcW w:w="825" w:type="dxa"/>
          </w:tcPr>
          <w:p w14:paraId="1A2A46A6" w14:textId="354E3190" w:rsidR="00E308A5" w:rsidRDefault="00E308A5" w:rsidP="007E6304">
            <w:r>
              <w:lastRenderedPageBreak/>
              <w:t>262.</w:t>
            </w:r>
          </w:p>
        </w:tc>
        <w:tc>
          <w:tcPr>
            <w:tcW w:w="2289" w:type="dxa"/>
          </w:tcPr>
          <w:p w14:paraId="62E51F73" w14:textId="150EB6A9" w:rsidR="00E308A5" w:rsidRDefault="00E308A5" w:rsidP="007E6304">
            <w:r>
              <w:t>2025/10/07</w:t>
            </w:r>
          </w:p>
        </w:tc>
        <w:tc>
          <w:tcPr>
            <w:tcW w:w="4961" w:type="dxa"/>
          </w:tcPr>
          <w:p w14:paraId="0AF4741E" w14:textId="5756E34D" w:rsidR="00E308A5" w:rsidRDefault="00E308A5" w:rsidP="007E6304">
            <w:r w:rsidRPr="00596F4B">
              <w:t>Brief niet in behandeling nemen handhavingsverzoek</w:t>
            </w:r>
          </w:p>
        </w:tc>
        <w:tc>
          <w:tcPr>
            <w:tcW w:w="6237" w:type="dxa"/>
          </w:tcPr>
          <w:p w14:paraId="5F17679B" w14:textId="4BDCB154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1B6FA9B" w14:textId="77777777" w:rsidTr="00E308A5">
        <w:trPr>
          <w:trHeight w:val="267"/>
        </w:trPr>
        <w:tc>
          <w:tcPr>
            <w:tcW w:w="825" w:type="dxa"/>
          </w:tcPr>
          <w:p w14:paraId="776F8C4C" w14:textId="13D0298C" w:rsidR="00E308A5" w:rsidRDefault="00E308A5" w:rsidP="007E6304">
            <w:r>
              <w:t>263.</w:t>
            </w:r>
          </w:p>
        </w:tc>
        <w:tc>
          <w:tcPr>
            <w:tcW w:w="2289" w:type="dxa"/>
          </w:tcPr>
          <w:p w14:paraId="0D6636E6" w14:textId="02C3CB8B" w:rsidR="00E308A5" w:rsidRDefault="00E308A5" w:rsidP="007E6304">
            <w:r>
              <w:t>2025/08/01</w:t>
            </w:r>
          </w:p>
        </w:tc>
        <w:tc>
          <w:tcPr>
            <w:tcW w:w="4961" w:type="dxa"/>
          </w:tcPr>
          <w:p w14:paraId="2554CFA0" w14:textId="69B65ED7" w:rsidR="00E308A5" w:rsidRDefault="00E308A5" w:rsidP="007E6304">
            <w:r w:rsidRPr="00596F4B">
              <w:t>Handhavingsverzoek</w:t>
            </w:r>
          </w:p>
        </w:tc>
        <w:tc>
          <w:tcPr>
            <w:tcW w:w="6237" w:type="dxa"/>
          </w:tcPr>
          <w:p w14:paraId="41ADFE33" w14:textId="4AAC5E0C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041AE52F" w14:textId="77777777" w:rsidTr="00E308A5">
        <w:trPr>
          <w:trHeight w:val="267"/>
        </w:trPr>
        <w:tc>
          <w:tcPr>
            <w:tcW w:w="825" w:type="dxa"/>
          </w:tcPr>
          <w:p w14:paraId="394BB5AB" w14:textId="131B2ADF" w:rsidR="00E308A5" w:rsidRDefault="00E308A5" w:rsidP="007E6304">
            <w:r>
              <w:t>264.</w:t>
            </w:r>
          </w:p>
        </w:tc>
        <w:tc>
          <w:tcPr>
            <w:tcW w:w="2289" w:type="dxa"/>
          </w:tcPr>
          <w:p w14:paraId="28853604" w14:textId="7DA41EA6" w:rsidR="00E308A5" w:rsidRDefault="00E308A5" w:rsidP="007E6304">
            <w:r>
              <w:t>2026/03/17</w:t>
            </w:r>
          </w:p>
        </w:tc>
        <w:tc>
          <w:tcPr>
            <w:tcW w:w="4961" w:type="dxa"/>
          </w:tcPr>
          <w:p w14:paraId="19760994" w14:textId="08E538A0" w:rsidR="00E308A5" w:rsidRDefault="00E308A5" w:rsidP="007E6304">
            <w:r w:rsidRPr="00596F4B">
              <w:t>Concretisering en aanvulling handhavingsverzoek</w:t>
            </w:r>
          </w:p>
        </w:tc>
        <w:tc>
          <w:tcPr>
            <w:tcW w:w="6237" w:type="dxa"/>
          </w:tcPr>
          <w:p w14:paraId="605A293D" w14:textId="1EE3A7EE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43B31B0B" w14:textId="77777777" w:rsidTr="00E308A5">
        <w:trPr>
          <w:trHeight w:val="267"/>
        </w:trPr>
        <w:tc>
          <w:tcPr>
            <w:tcW w:w="825" w:type="dxa"/>
          </w:tcPr>
          <w:p w14:paraId="7B794C3C" w14:textId="1E3A2DB6" w:rsidR="00E308A5" w:rsidRDefault="00E308A5" w:rsidP="007E6304">
            <w:r>
              <w:t>265.</w:t>
            </w:r>
          </w:p>
        </w:tc>
        <w:tc>
          <w:tcPr>
            <w:tcW w:w="2289" w:type="dxa"/>
          </w:tcPr>
          <w:p w14:paraId="776E841E" w14:textId="6E67BD24" w:rsidR="00E308A5" w:rsidRDefault="00E308A5" w:rsidP="007E6304">
            <w:r>
              <w:t>2026/02/26</w:t>
            </w:r>
          </w:p>
        </w:tc>
        <w:tc>
          <w:tcPr>
            <w:tcW w:w="4961" w:type="dxa"/>
          </w:tcPr>
          <w:p w14:paraId="65CF6982" w14:textId="4D9CC7FA" w:rsidR="00E308A5" w:rsidRDefault="00E308A5" w:rsidP="007E6304">
            <w:r w:rsidRPr="00596F4B">
              <w:t>Handhavingsverzoek</w:t>
            </w:r>
          </w:p>
        </w:tc>
        <w:tc>
          <w:tcPr>
            <w:tcW w:w="6237" w:type="dxa"/>
          </w:tcPr>
          <w:p w14:paraId="610F8EBE" w14:textId="15CD6E89" w:rsidR="00E308A5" w:rsidRDefault="00E308A5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1AB21C7F" w14:textId="77777777" w:rsidTr="00E308A5">
        <w:trPr>
          <w:trHeight w:val="267"/>
        </w:trPr>
        <w:tc>
          <w:tcPr>
            <w:tcW w:w="825" w:type="dxa"/>
          </w:tcPr>
          <w:p w14:paraId="38AB45F4" w14:textId="4A7A5F61" w:rsidR="00E308A5" w:rsidRDefault="00E308A5" w:rsidP="007E6304">
            <w:r>
              <w:t>266.</w:t>
            </w:r>
          </w:p>
        </w:tc>
        <w:tc>
          <w:tcPr>
            <w:tcW w:w="2289" w:type="dxa"/>
          </w:tcPr>
          <w:p w14:paraId="1DA76EF8" w14:textId="1CCFEFA3" w:rsidR="00E308A5" w:rsidRDefault="00E308A5" w:rsidP="007E6304">
            <w:r>
              <w:t>-</w:t>
            </w:r>
          </w:p>
        </w:tc>
        <w:tc>
          <w:tcPr>
            <w:tcW w:w="4961" w:type="dxa"/>
          </w:tcPr>
          <w:p w14:paraId="3B58E4F4" w14:textId="165FC90A" w:rsidR="00E308A5" w:rsidRDefault="00E308A5" w:rsidP="007E6304">
            <w:r w:rsidRPr="00596F4B">
              <w:t xml:space="preserve">Bijlage 1 bij </w:t>
            </w:r>
            <w:proofErr w:type="spellStart"/>
            <w:r w:rsidRPr="00596F4B">
              <w:t>hh</w:t>
            </w:r>
            <w:proofErr w:type="spellEnd"/>
            <w:r w:rsidRPr="00596F4B">
              <w:t>-verzoek</w:t>
            </w:r>
          </w:p>
        </w:tc>
        <w:tc>
          <w:tcPr>
            <w:tcW w:w="6237" w:type="dxa"/>
          </w:tcPr>
          <w:p w14:paraId="5C543BB5" w14:textId="3FBC8BF0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C871E49" w14:textId="77777777" w:rsidTr="00E308A5">
        <w:trPr>
          <w:trHeight w:val="267"/>
        </w:trPr>
        <w:tc>
          <w:tcPr>
            <w:tcW w:w="825" w:type="dxa"/>
          </w:tcPr>
          <w:p w14:paraId="2C13A143" w14:textId="2D2348F1" w:rsidR="00E308A5" w:rsidRDefault="00E308A5" w:rsidP="007E6304">
            <w:r>
              <w:t>267.</w:t>
            </w:r>
          </w:p>
        </w:tc>
        <w:tc>
          <w:tcPr>
            <w:tcW w:w="2289" w:type="dxa"/>
          </w:tcPr>
          <w:p w14:paraId="081E5126" w14:textId="636BAC8B" w:rsidR="00E308A5" w:rsidRDefault="00E308A5" w:rsidP="007E6304">
            <w:r>
              <w:t>2026/01/05</w:t>
            </w:r>
          </w:p>
        </w:tc>
        <w:tc>
          <w:tcPr>
            <w:tcW w:w="4961" w:type="dxa"/>
          </w:tcPr>
          <w:p w14:paraId="0E1BCF10" w14:textId="3E83A2DB" w:rsidR="00E308A5" w:rsidRDefault="00E308A5" w:rsidP="007E6304">
            <w:r w:rsidRPr="00596F4B">
              <w:t xml:space="preserve">Bijlage 2 bij </w:t>
            </w:r>
            <w:proofErr w:type="spellStart"/>
            <w:r w:rsidRPr="00596F4B">
              <w:t>hh</w:t>
            </w:r>
            <w:proofErr w:type="spellEnd"/>
            <w:r w:rsidRPr="00596F4B">
              <w:t>-verzoek</w:t>
            </w:r>
          </w:p>
        </w:tc>
        <w:tc>
          <w:tcPr>
            <w:tcW w:w="6237" w:type="dxa"/>
          </w:tcPr>
          <w:p w14:paraId="5BE34B63" w14:textId="2D5B2F82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591265A5" w14:textId="77777777" w:rsidTr="00E308A5">
        <w:trPr>
          <w:trHeight w:val="267"/>
        </w:trPr>
        <w:tc>
          <w:tcPr>
            <w:tcW w:w="825" w:type="dxa"/>
          </w:tcPr>
          <w:p w14:paraId="57BB6963" w14:textId="17E51EBC" w:rsidR="00E308A5" w:rsidRDefault="00E308A5" w:rsidP="007E6304">
            <w:r>
              <w:t>268.</w:t>
            </w:r>
          </w:p>
        </w:tc>
        <w:tc>
          <w:tcPr>
            <w:tcW w:w="2289" w:type="dxa"/>
          </w:tcPr>
          <w:p w14:paraId="4BC6EF1B" w14:textId="3C74EDD9" w:rsidR="00E308A5" w:rsidRDefault="00E308A5" w:rsidP="007E6304">
            <w:r>
              <w:t>2026/01/27</w:t>
            </w:r>
          </w:p>
        </w:tc>
        <w:tc>
          <w:tcPr>
            <w:tcW w:w="4961" w:type="dxa"/>
          </w:tcPr>
          <w:p w14:paraId="29CFBE1E" w14:textId="38F5D462" w:rsidR="00E308A5" w:rsidRDefault="00E308A5" w:rsidP="007E6304">
            <w:r w:rsidRPr="00596F4B">
              <w:t xml:space="preserve">Concretisering en </w:t>
            </w:r>
            <w:proofErr w:type="spellStart"/>
            <w:r w:rsidRPr="00596F4B">
              <w:t>aanvuling</w:t>
            </w:r>
            <w:proofErr w:type="spellEnd"/>
            <w:r w:rsidRPr="00596F4B">
              <w:t xml:space="preserve"> handhavingsverzoek</w:t>
            </w:r>
          </w:p>
        </w:tc>
        <w:tc>
          <w:tcPr>
            <w:tcW w:w="6237" w:type="dxa"/>
          </w:tcPr>
          <w:p w14:paraId="21BD608A" w14:textId="421321B6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  <w:tr w:rsidR="00E308A5" w14:paraId="7D1986A8" w14:textId="77777777" w:rsidTr="00E308A5">
        <w:trPr>
          <w:trHeight w:val="267"/>
        </w:trPr>
        <w:tc>
          <w:tcPr>
            <w:tcW w:w="825" w:type="dxa"/>
          </w:tcPr>
          <w:p w14:paraId="51E39F57" w14:textId="761DC877" w:rsidR="00E308A5" w:rsidRDefault="00E308A5" w:rsidP="007E6304">
            <w:r>
              <w:t>269.</w:t>
            </w:r>
          </w:p>
        </w:tc>
        <w:tc>
          <w:tcPr>
            <w:tcW w:w="2289" w:type="dxa"/>
          </w:tcPr>
          <w:p w14:paraId="2464BA87" w14:textId="3AC43EA2" w:rsidR="00E308A5" w:rsidRDefault="00E308A5" w:rsidP="007E6304">
            <w:r>
              <w:t>2026/01/08</w:t>
            </w:r>
          </w:p>
        </w:tc>
        <w:tc>
          <w:tcPr>
            <w:tcW w:w="4961" w:type="dxa"/>
          </w:tcPr>
          <w:p w14:paraId="4754926D" w14:textId="5936878B" w:rsidR="00E308A5" w:rsidRDefault="00E308A5" w:rsidP="007E6304">
            <w:r w:rsidRPr="00596F4B">
              <w:t>Handhavingsverzoek</w:t>
            </w:r>
          </w:p>
        </w:tc>
        <w:tc>
          <w:tcPr>
            <w:tcW w:w="6237" w:type="dxa"/>
          </w:tcPr>
          <w:p w14:paraId="12824115" w14:textId="0A2B926D" w:rsidR="00E308A5" w:rsidRDefault="00F97430" w:rsidP="007E6304">
            <w:r>
              <w:t xml:space="preserve">Artikel 5.1, </w:t>
            </w:r>
            <w:r w:rsidR="0053406A">
              <w:t>tweede lid</w:t>
            </w:r>
            <w:r>
              <w:t>, onder e, van de Wet open overheid</w:t>
            </w:r>
          </w:p>
        </w:tc>
      </w:tr>
    </w:tbl>
    <w:p w14:paraId="10CF4CC6" w14:textId="12A4AFF2" w:rsidR="009E1941" w:rsidRDefault="009E1941" w:rsidP="00AB4B28"/>
    <w:p w14:paraId="7BC10478" w14:textId="77777777" w:rsidR="002E32CA" w:rsidRPr="00410D77" w:rsidRDefault="00520AF9" w:rsidP="00410D77">
      <w:pPr>
        <w:rPr>
          <w:sz w:val="16"/>
          <w:szCs w:val="16"/>
        </w:rPr>
      </w:pPr>
      <w:r>
        <w:rPr>
          <w:sz w:val="16"/>
          <w:szCs w:val="16"/>
        </w:rPr>
        <w:t>K</w:t>
      </w:r>
      <w:r w:rsidR="002E32CA" w:rsidRPr="00410D77">
        <w:rPr>
          <w:sz w:val="16"/>
          <w:szCs w:val="16"/>
        </w:rPr>
        <w:t>euzes voor “toelichting uitzonderingsgrond”</w:t>
      </w:r>
      <w:r w:rsidR="00410D77" w:rsidRPr="00410D77">
        <w:rPr>
          <w:sz w:val="16"/>
          <w:szCs w:val="16"/>
        </w:rPr>
        <w:t xml:space="preserve"> (meerdere keuzes mogelijk per document)</w:t>
      </w:r>
      <w:r w:rsidR="002E32CA" w:rsidRPr="00410D77">
        <w:rPr>
          <w:sz w:val="16"/>
          <w:szCs w:val="16"/>
        </w:rPr>
        <w:t>:</w:t>
      </w:r>
    </w:p>
    <w:p w14:paraId="36D566CE" w14:textId="77777777" w:rsidR="002E32CA" w:rsidRPr="00410D77" w:rsidRDefault="002E32CA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410D77">
        <w:rPr>
          <w:sz w:val="16"/>
          <w:szCs w:val="16"/>
        </w:rPr>
        <w:t xml:space="preserve">Informatie die de eenheid van de Kroon in gevaar </w:t>
      </w:r>
      <w:r w:rsidR="00F32B70">
        <w:rPr>
          <w:sz w:val="16"/>
          <w:szCs w:val="16"/>
        </w:rPr>
        <w:t>kan</w:t>
      </w:r>
      <w:r w:rsidRPr="00410D77">
        <w:rPr>
          <w:sz w:val="16"/>
          <w:szCs w:val="16"/>
        </w:rPr>
        <w:t xml:space="preserve"> brengen (5.1 lid 1 sub a)</w:t>
      </w:r>
    </w:p>
    <w:p w14:paraId="33D5C660" w14:textId="77777777" w:rsidR="002E32CA" w:rsidRPr="00410D77" w:rsidRDefault="002E32CA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410D77">
        <w:rPr>
          <w:sz w:val="16"/>
          <w:szCs w:val="16"/>
        </w:rPr>
        <w:t xml:space="preserve">Informatie die de veiligheid van de Staat </w:t>
      </w:r>
      <w:r w:rsidR="00F32B70">
        <w:rPr>
          <w:sz w:val="16"/>
          <w:szCs w:val="16"/>
        </w:rPr>
        <w:t>kan</w:t>
      </w:r>
      <w:r w:rsidRPr="00410D77">
        <w:rPr>
          <w:sz w:val="16"/>
          <w:szCs w:val="16"/>
        </w:rPr>
        <w:t xml:space="preserve"> schaden (5.1 lid 1 sub b)</w:t>
      </w:r>
    </w:p>
    <w:p w14:paraId="2B282D0A" w14:textId="77777777" w:rsidR="002E32CA" w:rsidRPr="00F32B70" w:rsidRDefault="002E32CA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>Bedrijfs- en fabricagegegevens van derden (5.1 lid 1 sub c)</w:t>
      </w:r>
    </w:p>
    <w:p w14:paraId="3F549C25" w14:textId="77777777" w:rsidR="002E32CA" w:rsidRPr="00F32B70" w:rsidRDefault="002E32CA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 xml:space="preserve">Persoonsgegevens als bedoeld in </w:t>
      </w:r>
      <w:r w:rsidR="004800D9" w:rsidRPr="00F32B70">
        <w:rPr>
          <w:rFonts w:cs="Arial"/>
          <w:sz w:val="16"/>
          <w:szCs w:val="16"/>
          <w:shd w:val="clear" w:color="auto" w:fill="FFFFFF"/>
        </w:rPr>
        <w:t>§</w:t>
      </w:r>
      <w:r w:rsidRPr="00F32B70">
        <w:rPr>
          <w:sz w:val="16"/>
          <w:szCs w:val="16"/>
        </w:rPr>
        <w:t xml:space="preserve"> 3.1 onderscheidenlijk </w:t>
      </w:r>
      <w:r w:rsidR="004800D9" w:rsidRPr="00F32B70">
        <w:rPr>
          <w:rFonts w:cs="Arial"/>
          <w:sz w:val="16"/>
          <w:szCs w:val="16"/>
          <w:shd w:val="clear" w:color="auto" w:fill="FFFFFF"/>
        </w:rPr>
        <w:t xml:space="preserve">§ </w:t>
      </w:r>
      <w:r w:rsidRPr="00F32B70">
        <w:rPr>
          <w:sz w:val="16"/>
          <w:szCs w:val="16"/>
        </w:rPr>
        <w:t xml:space="preserve">3.2 van de </w:t>
      </w:r>
      <w:r w:rsidR="004800D9" w:rsidRPr="00F32B70">
        <w:rPr>
          <w:sz w:val="16"/>
          <w:szCs w:val="16"/>
        </w:rPr>
        <w:t>UAVG (5.1 lid 1 sub d)</w:t>
      </w:r>
    </w:p>
    <w:p w14:paraId="2BF7042B" w14:textId="77777777" w:rsidR="004800D9" w:rsidRPr="00F32B70" w:rsidRDefault="004800D9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>Identificatienummers van personen (5.1 lid 1 sub e)</w:t>
      </w:r>
    </w:p>
    <w:p w14:paraId="3E67BF76" w14:textId="77777777" w:rsidR="004800D9" w:rsidRPr="00F32B70" w:rsidRDefault="00410D77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>Informatie over internationale betrekkingen (5.1 lid 2 sub a)</w:t>
      </w:r>
    </w:p>
    <w:p w14:paraId="2D28E38A" w14:textId="77777777" w:rsidR="00410D77" w:rsidRPr="00F32B70" w:rsidRDefault="00410D77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>Informatie aangaande de economische of financiële belangen van de overheid (5.1 lid 2 sub b)</w:t>
      </w:r>
    </w:p>
    <w:p w14:paraId="14ADFE86" w14:textId="77777777" w:rsidR="00410D77" w:rsidRPr="00F32B70" w:rsidRDefault="00410D77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>Informatie over de opsporing en vervolging van strafbare feiten (5.1 lid 2 sub c)</w:t>
      </w:r>
    </w:p>
    <w:p w14:paraId="720A28E7" w14:textId="77777777" w:rsidR="00410D77" w:rsidRPr="00F32B70" w:rsidRDefault="00410D77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 xml:space="preserve">Informatie over </w:t>
      </w:r>
      <w:r w:rsidRPr="00F32B70">
        <w:rPr>
          <w:rFonts w:cs="Arial"/>
          <w:sz w:val="16"/>
          <w:szCs w:val="16"/>
          <w:shd w:val="clear" w:color="auto" w:fill="FFFFFF"/>
        </w:rPr>
        <w:t>de inspectie, controle en toezicht door bestuursorganen</w:t>
      </w:r>
      <w:r w:rsidRPr="00F32B70">
        <w:rPr>
          <w:sz w:val="16"/>
          <w:szCs w:val="16"/>
        </w:rPr>
        <w:t xml:space="preserve"> (5.1 lid 2 sub d)</w:t>
      </w:r>
    </w:p>
    <w:p w14:paraId="0AD0180A" w14:textId="77777777" w:rsidR="002E32CA" w:rsidRPr="00F32B70" w:rsidRDefault="00F32B70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>P</w:t>
      </w:r>
      <w:r w:rsidR="00410D77" w:rsidRPr="00F32B70">
        <w:rPr>
          <w:sz w:val="16"/>
          <w:szCs w:val="16"/>
        </w:rPr>
        <w:t>ersoonsgegevens</w:t>
      </w:r>
      <w:r w:rsidR="002E32CA" w:rsidRPr="00F32B70">
        <w:rPr>
          <w:sz w:val="16"/>
          <w:szCs w:val="16"/>
        </w:rPr>
        <w:t xml:space="preserve"> van ambtenaren/derden (5.1 lid 2 sub e)</w:t>
      </w:r>
    </w:p>
    <w:p w14:paraId="6C36DD52" w14:textId="573125BF" w:rsidR="00410D77" w:rsidRPr="00F32B70" w:rsidRDefault="00410D77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 xml:space="preserve">Informatie over andere dan in het </w:t>
      </w:r>
      <w:r w:rsidR="0053406A">
        <w:rPr>
          <w:sz w:val="16"/>
          <w:szCs w:val="16"/>
        </w:rPr>
        <w:t>tweede lid</w:t>
      </w:r>
      <w:r w:rsidRPr="00F32B70">
        <w:rPr>
          <w:sz w:val="16"/>
          <w:szCs w:val="16"/>
        </w:rPr>
        <w:t>, onder c, genoemde concurrentiegevoelige bedrijfs- en fabricagegegevens (5.1 lid 2 sub f)</w:t>
      </w:r>
    </w:p>
    <w:p w14:paraId="0FD57AA5" w14:textId="77777777" w:rsidR="00410D77" w:rsidRPr="00410D77" w:rsidRDefault="00410D77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 xml:space="preserve">Informatie over de bescherming van het milieu waarop </w:t>
      </w:r>
      <w:r w:rsidRPr="00410D77">
        <w:rPr>
          <w:sz w:val="16"/>
          <w:szCs w:val="16"/>
        </w:rPr>
        <w:t>deze informatie betrekking heeft (5.1 lid 2 sub g)</w:t>
      </w:r>
    </w:p>
    <w:p w14:paraId="0BCEB621" w14:textId="77777777" w:rsidR="00410D77" w:rsidRPr="00410D77" w:rsidRDefault="00410D77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410D77">
        <w:rPr>
          <w:sz w:val="16"/>
          <w:szCs w:val="16"/>
        </w:rPr>
        <w:t>Informatie over de beveiliging van personen en bedrijven en het voorkomen van sabotage (5.1 lid 2 sub h)</w:t>
      </w:r>
    </w:p>
    <w:p w14:paraId="142DCD95" w14:textId="77777777" w:rsidR="00410D77" w:rsidRPr="00410D77" w:rsidRDefault="00410D77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410D77">
        <w:rPr>
          <w:sz w:val="16"/>
          <w:szCs w:val="16"/>
        </w:rPr>
        <w:t>Informatie die het goed functioneren van de Staat, andere publiekrechtelijke lichamen of bestuursorganen kan schade</w:t>
      </w:r>
      <w:r w:rsidR="00F32B70">
        <w:rPr>
          <w:sz w:val="16"/>
          <w:szCs w:val="16"/>
        </w:rPr>
        <w:t>n</w:t>
      </w:r>
      <w:r w:rsidRPr="00410D77">
        <w:rPr>
          <w:sz w:val="16"/>
          <w:szCs w:val="16"/>
        </w:rPr>
        <w:t xml:space="preserve"> (5.1 lid 2 sub i)</w:t>
      </w:r>
    </w:p>
    <w:p w14:paraId="3C348C72" w14:textId="77777777" w:rsidR="00410D77" w:rsidRPr="00410D77" w:rsidRDefault="00410D77" w:rsidP="00410D77">
      <w:pPr>
        <w:rPr>
          <w:sz w:val="16"/>
          <w:szCs w:val="16"/>
        </w:rPr>
      </w:pPr>
    </w:p>
    <w:p w14:paraId="46FCB78C" w14:textId="77777777" w:rsidR="00410D77" w:rsidRPr="00410D77" w:rsidRDefault="00410D77" w:rsidP="00410D77">
      <w:pPr>
        <w:rPr>
          <w:sz w:val="16"/>
          <w:szCs w:val="16"/>
        </w:rPr>
      </w:pPr>
      <w:r w:rsidRPr="00410D77">
        <w:rPr>
          <w:sz w:val="16"/>
          <w:szCs w:val="16"/>
        </w:rPr>
        <w:t>Wordt er niet gelakt in een document, dan als toelichting invullen:</w:t>
      </w:r>
    </w:p>
    <w:p w14:paraId="548756AA" w14:textId="599EED07" w:rsidR="00410D77" w:rsidRPr="00976609" w:rsidRDefault="00410D77" w:rsidP="001B33AC">
      <w:pPr>
        <w:pStyle w:val="Lijstalinea"/>
        <w:numPr>
          <w:ilvl w:val="0"/>
          <w:numId w:val="26"/>
        </w:numPr>
        <w:rPr>
          <w:sz w:val="16"/>
          <w:szCs w:val="16"/>
        </w:rPr>
      </w:pPr>
      <w:r w:rsidRPr="00976609">
        <w:rPr>
          <w:sz w:val="16"/>
          <w:szCs w:val="16"/>
        </w:rPr>
        <w:t xml:space="preserve">Integraal openbaar </w:t>
      </w:r>
    </w:p>
    <w:p w14:paraId="6714968A" w14:textId="77777777" w:rsidR="00410D77" w:rsidRPr="00410D77" w:rsidRDefault="00410D77" w:rsidP="00410D77">
      <w:pPr>
        <w:rPr>
          <w:sz w:val="16"/>
          <w:szCs w:val="16"/>
        </w:rPr>
      </w:pPr>
      <w:r w:rsidRPr="00410D77">
        <w:rPr>
          <w:sz w:val="16"/>
          <w:szCs w:val="16"/>
        </w:rPr>
        <w:t>Worden er in een document passages gelakt omdat ze buiten de reikwijdte van het verzoek vallen, dan als toelichting invullen:</w:t>
      </w:r>
    </w:p>
    <w:p w14:paraId="1BE023B9" w14:textId="77777777" w:rsidR="00410D77" w:rsidRPr="00410D77" w:rsidRDefault="00410D77" w:rsidP="00410D77">
      <w:pPr>
        <w:pStyle w:val="Lijstalinea"/>
        <w:numPr>
          <w:ilvl w:val="0"/>
          <w:numId w:val="26"/>
        </w:numPr>
        <w:rPr>
          <w:sz w:val="16"/>
          <w:szCs w:val="16"/>
        </w:rPr>
      </w:pPr>
      <w:r w:rsidRPr="00410D77">
        <w:rPr>
          <w:sz w:val="16"/>
          <w:szCs w:val="16"/>
        </w:rPr>
        <w:t xml:space="preserve">Buiten reikwijdte verzoek </w:t>
      </w:r>
    </w:p>
    <w:sectPr w:rsidR="00410D77" w:rsidRPr="00410D77" w:rsidSect="00F71BBD">
      <w:headerReference w:type="first" r:id="rId13"/>
      <w:type w:val="continuous"/>
      <w:pgSz w:w="16838" w:h="11906" w:orient="landscape" w:code="9"/>
      <w:pgMar w:top="1418" w:right="1418" w:bottom="1418" w:left="1418" w:header="1276" w:footer="992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B07F0" w14:textId="77777777" w:rsidR="0053406A" w:rsidRDefault="0053406A">
      <w:r>
        <w:separator/>
      </w:r>
    </w:p>
  </w:endnote>
  <w:endnote w:type="continuationSeparator" w:id="0">
    <w:p w14:paraId="092C3BBC" w14:textId="77777777" w:rsidR="0053406A" w:rsidRDefault="0053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E6716" w14:textId="77777777" w:rsidR="0053406A" w:rsidRDefault="0053406A">
      <w:r>
        <w:separator/>
      </w:r>
    </w:p>
  </w:footnote>
  <w:footnote w:type="continuationSeparator" w:id="0">
    <w:p w14:paraId="40B5A656" w14:textId="77777777" w:rsidR="0053406A" w:rsidRDefault="00534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B48F8" w14:textId="16344CF7" w:rsidR="0053406A" w:rsidRDefault="0053406A">
    <w:pPr>
      <w:pStyle w:val="Koptekst"/>
      <w:rPr>
        <w:b/>
        <w:i/>
      </w:rPr>
    </w:pPr>
    <w:r>
      <w:t xml:space="preserve">Bijlage 1 – Inventarislijst documenten inzake </w:t>
    </w:r>
    <w:proofErr w:type="spellStart"/>
    <w:r>
      <w:t>Woo</w:t>
    </w:r>
    <w:proofErr w:type="spellEnd"/>
    <w:r>
      <w:t xml:space="preserve">-verzoek </w:t>
    </w:r>
    <w:r>
      <w:rPr>
        <w:b/>
        <w:i/>
      </w:rPr>
      <w:t>ingediende handhavingsverzoeken en de daarop genomen besluiten c.q. inhoudelijke reacties</w:t>
    </w:r>
  </w:p>
  <w:p w14:paraId="1BCB41F7" w14:textId="77777777" w:rsidR="0053406A" w:rsidRDefault="0053406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10AC"/>
    <w:multiLevelType w:val="hybridMultilevel"/>
    <w:tmpl w:val="2CAE6246"/>
    <w:lvl w:ilvl="0" w:tplc="7E202DB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15F75"/>
    <w:multiLevelType w:val="hybridMultilevel"/>
    <w:tmpl w:val="BF6C194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82400"/>
    <w:multiLevelType w:val="singleLevel"/>
    <w:tmpl w:val="8DD0CD24"/>
    <w:lvl w:ilvl="0">
      <w:start w:val="1"/>
      <w:numFmt w:val="bullet"/>
      <w:pStyle w:val="opsom1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" w15:restartNumberingAfterBreak="0">
    <w:nsid w:val="2E0E1455"/>
    <w:multiLevelType w:val="hybridMultilevel"/>
    <w:tmpl w:val="ADB69746"/>
    <w:lvl w:ilvl="0" w:tplc="481487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467ABE"/>
    <w:multiLevelType w:val="hybridMultilevel"/>
    <w:tmpl w:val="2CD65C5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53332C"/>
    <w:multiLevelType w:val="multilevel"/>
    <w:tmpl w:val="EE605B7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1224"/>
      </w:p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2232"/>
      </w:pPr>
    </w:lvl>
    <w:lvl w:ilvl="5">
      <w:start w:val="1"/>
      <w:numFmt w:val="decimal"/>
      <w:lvlText w:val="%1.%2.%3.%4.%5.%6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"/>
      <w:lvlJc w:val="left"/>
      <w:pPr>
        <w:tabs>
          <w:tab w:val="num" w:pos="3744"/>
        </w:tabs>
        <w:ind w:left="3744" w:hanging="3744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4A9F06CF"/>
    <w:multiLevelType w:val="multilevel"/>
    <w:tmpl w:val="C8A4C6E8"/>
    <w:lvl w:ilvl="0">
      <w:start w:val="1"/>
      <w:numFmt w:val="decimal"/>
      <w:lvlRestart w:val="0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Kop5"/>
      <w:lvlText w:val="(%1.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lowerLetter"/>
      <w:pStyle w:val="Kop6"/>
      <w:lvlText w:val="(%1.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lowerRoman"/>
      <w:pStyle w:val="Kop7"/>
      <w:lvlText w:val="(%1.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pStyle w:val="Kop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Kop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7" w15:restartNumberingAfterBreak="0">
    <w:nsid w:val="5EFA753D"/>
    <w:multiLevelType w:val="singleLevel"/>
    <w:tmpl w:val="74F66020"/>
    <w:lvl w:ilvl="0">
      <w:start w:val="1"/>
      <w:numFmt w:val="bullet"/>
      <w:pStyle w:val="opsom2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2"/>
  </w:num>
  <w:num w:numId="10">
    <w:abstractNumId w:val="7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2"/>
  </w:num>
  <w:num w:numId="22">
    <w:abstractNumId w:val="7"/>
  </w:num>
  <w:num w:numId="23">
    <w:abstractNumId w:val="4"/>
  </w:num>
  <w:num w:numId="24">
    <w:abstractNumId w:val="3"/>
  </w:num>
  <w:num w:numId="25">
    <w:abstractNumId w:val="1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BBD"/>
    <w:rsid w:val="000441CD"/>
    <w:rsid w:val="000A73F6"/>
    <w:rsid w:val="000D1E12"/>
    <w:rsid w:val="0015115B"/>
    <w:rsid w:val="001561F3"/>
    <w:rsid w:val="00166D2A"/>
    <w:rsid w:val="001719B7"/>
    <w:rsid w:val="00180034"/>
    <w:rsid w:val="001A735B"/>
    <w:rsid w:val="001D5612"/>
    <w:rsid w:val="001E42F5"/>
    <w:rsid w:val="001F512D"/>
    <w:rsid w:val="00242EDA"/>
    <w:rsid w:val="00271FE6"/>
    <w:rsid w:val="002B6912"/>
    <w:rsid w:val="002E32CA"/>
    <w:rsid w:val="002E42B6"/>
    <w:rsid w:val="003034A9"/>
    <w:rsid w:val="00313832"/>
    <w:rsid w:val="003275A7"/>
    <w:rsid w:val="00330196"/>
    <w:rsid w:val="00366215"/>
    <w:rsid w:val="00385FB5"/>
    <w:rsid w:val="0039219F"/>
    <w:rsid w:val="003941AB"/>
    <w:rsid w:val="003A4258"/>
    <w:rsid w:val="003B21D5"/>
    <w:rsid w:val="003B7CFE"/>
    <w:rsid w:val="003E7458"/>
    <w:rsid w:val="003F099D"/>
    <w:rsid w:val="00410D77"/>
    <w:rsid w:val="00421A97"/>
    <w:rsid w:val="0042770A"/>
    <w:rsid w:val="00432377"/>
    <w:rsid w:val="00444BB8"/>
    <w:rsid w:val="004800D9"/>
    <w:rsid w:val="004868D0"/>
    <w:rsid w:val="004F2113"/>
    <w:rsid w:val="0050577C"/>
    <w:rsid w:val="00520AF9"/>
    <w:rsid w:val="0053406A"/>
    <w:rsid w:val="00552C95"/>
    <w:rsid w:val="00570D50"/>
    <w:rsid w:val="00576A14"/>
    <w:rsid w:val="005901F6"/>
    <w:rsid w:val="00596F4B"/>
    <w:rsid w:val="005C3838"/>
    <w:rsid w:val="005F1732"/>
    <w:rsid w:val="005F4937"/>
    <w:rsid w:val="00615DCA"/>
    <w:rsid w:val="00620DB4"/>
    <w:rsid w:val="00651816"/>
    <w:rsid w:val="006565EB"/>
    <w:rsid w:val="006813FE"/>
    <w:rsid w:val="00685607"/>
    <w:rsid w:val="00693299"/>
    <w:rsid w:val="006E7566"/>
    <w:rsid w:val="00740173"/>
    <w:rsid w:val="00757E80"/>
    <w:rsid w:val="0077302A"/>
    <w:rsid w:val="007D0F5F"/>
    <w:rsid w:val="007E4BDC"/>
    <w:rsid w:val="007E6304"/>
    <w:rsid w:val="0084471E"/>
    <w:rsid w:val="00862410"/>
    <w:rsid w:val="00864688"/>
    <w:rsid w:val="008945B7"/>
    <w:rsid w:val="0090749A"/>
    <w:rsid w:val="00912EE2"/>
    <w:rsid w:val="00932012"/>
    <w:rsid w:val="00951FA8"/>
    <w:rsid w:val="00976609"/>
    <w:rsid w:val="009809E1"/>
    <w:rsid w:val="009A4456"/>
    <w:rsid w:val="009E1941"/>
    <w:rsid w:val="009E5E48"/>
    <w:rsid w:val="009E5FD9"/>
    <w:rsid w:val="009F3E5C"/>
    <w:rsid w:val="00A023B7"/>
    <w:rsid w:val="00A40E9E"/>
    <w:rsid w:val="00A5138B"/>
    <w:rsid w:val="00AA1F84"/>
    <w:rsid w:val="00AA51A1"/>
    <w:rsid w:val="00AB4B28"/>
    <w:rsid w:val="00AF2463"/>
    <w:rsid w:val="00AF45C4"/>
    <w:rsid w:val="00B06D0A"/>
    <w:rsid w:val="00B9327D"/>
    <w:rsid w:val="00BA4440"/>
    <w:rsid w:val="00BE6669"/>
    <w:rsid w:val="00C036F4"/>
    <w:rsid w:val="00C42CE5"/>
    <w:rsid w:val="00C54739"/>
    <w:rsid w:val="00C7650E"/>
    <w:rsid w:val="00C92F1E"/>
    <w:rsid w:val="00CA70F2"/>
    <w:rsid w:val="00CC6E48"/>
    <w:rsid w:val="00CD585D"/>
    <w:rsid w:val="00CE4E13"/>
    <w:rsid w:val="00D5049B"/>
    <w:rsid w:val="00D87B2B"/>
    <w:rsid w:val="00D974E9"/>
    <w:rsid w:val="00DB449B"/>
    <w:rsid w:val="00DC75CE"/>
    <w:rsid w:val="00DE2B8C"/>
    <w:rsid w:val="00E17EF8"/>
    <w:rsid w:val="00E308A5"/>
    <w:rsid w:val="00E643D8"/>
    <w:rsid w:val="00E723E2"/>
    <w:rsid w:val="00EA3072"/>
    <w:rsid w:val="00EB51B1"/>
    <w:rsid w:val="00EF3F78"/>
    <w:rsid w:val="00F300F0"/>
    <w:rsid w:val="00F32B70"/>
    <w:rsid w:val="00F634C2"/>
    <w:rsid w:val="00F6503B"/>
    <w:rsid w:val="00F66E3C"/>
    <w:rsid w:val="00F71BBD"/>
    <w:rsid w:val="00F72236"/>
    <w:rsid w:val="00F87DB1"/>
    <w:rsid w:val="00F97430"/>
    <w:rsid w:val="00FC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02BD9991"/>
  <w15:chartTrackingRefBased/>
  <w15:docId w15:val="{60D350B5-B49F-4B1B-9F2D-6BC3364B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862410"/>
    <w:pPr>
      <w:spacing w:line="280" w:lineRule="atLeast"/>
    </w:pPr>
    <w:rPr>
      <w:rFonts w:ascii="Arial" w:hAnsi="Arial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862410"/>
    <w:pPr>
      <w:keepNext/>
      <w:numPr>
        <w:numId w:val="20"/>
      </w:numPr>
      <w:tabs>
        <w:tab w:val="left" w:pos="851"/>
      </w:tabs>
      <w:outlineLvl w:val="0"/>
    </w:pPr>
    <w:rPr>
      <w:b/>
    </w:rPr>
  </w:style>
  <w:style w:type="paragraph" w:styleId="Kop2">
    <w:name w:val="heading 2"/>
    <w:basedOn w:val="Standaard"/>
    <w:next w:val="Standaard"/>
    <w:link w:val="Kop2Char"/>
    <w:qFormat/>
    <w:rsid w:val="00862410"/>
    <w:pPr>
      <w:keepNext/>
      <w:numPr>
        <w:ilvl w:val="1"/>
        <w:numId w:val="20"/>
      </w:numPr>
      <w:tabs>
        <w:tab w:val="left" w:pos="851"/>
      </w:tabs>
      <w:outlineLvl w:val="1"/>
    </w:pPr>
    <w:rPr>
      <w:b/>
      <w:noProof/>
    </w:rPr>
  </w:style>
  <w:style w:type="paragraph" w:styleId="Kop3">
    <w:name w:val="heading 3"/>
    <w:basedOn w:val="Standaard"/>
    <w:next w:val="Standaard"/>
    <w:link w:val="Kop3Char"/>
    <w:qFormat/>
    <w:rsid w:val="00862410"/>
    <w:pPr>
      <w:keepNext/>
      <w:numPr>
        <w:ilvl w:val="2"/>
        <w:numId w:val="20"/>
      </w:numPr>
      <w:tabs>
        <w:tab w:val="left" w:pos="851"/>
      </w:tabs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862410"/>
    <w:pPr>
      <w:keepNext/>
      <w:numPr>
        <w:ilvl w:val="3"/>
        <w:numId w:val="20"/>
      </w:numPr>
      <w:tabs>
        <w:tab w:val="left" w:pos="851"/>
      </w:tabs>
      <w:outlineLvl w:val="3"/>
    </w:pPr>
    <w:rPr>
      <w:b/>
    </w:rPr>
  </w:style>
  <w:style w:type="paragraph" w:styleId="Kop5">
    <w:name w:val="heading 5"/>
    <w:basedOn w:val="Standaard"/>
    <w:next w:val="Standaard"/>
    <w:link w:val="Kop5Char"/>
    <w:qFormat/>
    <w:rsid w:val="00862410"/>
    <w:pPr>
      <w:numPr>
        <w:ilvl w:val="4"/>
        <w:numId w:val="20"/>
      </w:numPr>
      <w:spacing w:before="120"/>
      <w:outlineLvl w:val="4"/>
    </w:pPr>
    <w:rPr>
      <w:spacing w:val="6"/>
    </w:rPr>
  </w:style>
  <w:style w:type="paragraph" w:styleId="Kop6">
    <w:name w:val="heading 6"/>
    <w:basedOn w:val="Standaard"/>
    <w:next w:val="Standaard"/>
    <w:qFormat/>
    <w:pPr>
      <w:numPr>
        <w:ilvl w:val="5"/>
        <w:numId w:val="20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20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pPr>
      <w:numPr>
        <w:ilvl w:val="7"/>
        <w:numId w:val="20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numPr>
        <w:ilvl w:val="8"/>
        <w:numId w:val="20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arialvet">
    <w:name w:val="kop_10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</w:rPr>
  </w:style>
  <w:style w:type="paragraph" w:customStyle="1" w:styleId="kop14arialvet">
    <w:name w:val="kop_14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  <w:caps/>
      <w:sz w:val="28"/>
    </w:rPr>
  </w:style>
  <w:style w:type="paragraph" w:styleId="Koptekst">
    <w:name w:val="header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center" w:pos="4703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9406"/>
      </w:tabs>
    </w:pPr>
  </w:style>
  <w:style w:type="paragraph" w:styleId="Voettekst">
    <w:name w:val="footer"/>
    <w:basedOn w:val="Standaard"/>
    <w:link w:val="VoettekstChar"/>
    <w:rsid w:val="00862410"/>
    <w:pPr>
      <w:tabs>
        <w:tab w:val="center" w:pos="4536"/>
        <w:tab w:val="right" w:pos="9072"/>
      </w:tabs>
      <w:spacing w:line="200" w:lineRule="exact"/>
    </w:pPr>
    <w:rPr>
      <w:sz w:val="15"/>
    </w:rPr>
  </w:style>
  <w:style w:type="character" w:styleId="Paginanummer">
    <w:name w:val="page number"/>
    <w:basedOn w:val="Standaardalinea-lettertype"/>
  </w:style>
  <w:style w:type="paragraph" w:customStyle="1" w:styleId="kop9arialcursief">
    <w:name w:val="kop_9_arialcursief"/>
    <w:basedOn w:val="Standaard"/>
    <w:rPr>
      <w:rFonts w:ascii="Arial Narrow" w:hAnsi="Arial Narrow"/>
      <w:i/>
      <w:vanish/>
    </w:rPr>
  </w:style>
  <w:style w:type="paragraph" w:customStyle="1" w:styleId="kop10arialcursief">
    <w:name w:val="kop_10_arial_cursief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i/>
    </w:rPr>
  </w:style>
  <w:style w:type="paragraph" w:styleId="Inhopg1">
    <w:name w:val="toc 1"/>
    <w:basedOn w:val="Standaard"/>
    <w:next w:val="Standaard"/>
    <w:autoRedefine/>
    <w:semiHidden/>
    <w:rsid w:val="00862410"/>
    <w:pPr>
      <w:tabs>
        <w:tab w:val="left" w:pos="851"/>
        <w:tab w:val="right" w:pos="9072"/>
      </w:tabs>
      <w:spacing w:before="280" w:line="240" w:lineRule="auto"/>
    </w:pPr>
    <w:rPr>
      <w:b/>
      <w:noProof/>
    </w:rPr>
  </w:style>
  <w:style w:type="paragraph" w:styleId="Inhopg2">
    <w:name w:val="toc 2"/>
    <w:basedOn w:val="Standaard"/>
    <w:next w:val="Standaard"/>
    <w:autoRedefine/>
    <w:semiHidden/>
    <w:rsid w:val="00862410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3">
    <w:name w:val="toc 3"/>
    <w:basedOn w:val="Standaard"/>
    <w:next w:val="Standaard"/>
    <w:autoRedefine/>
    <w:semiHidden/>
    <w:rsid w:val="00862410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862410"/>
    <w:pPr>
      <w:tabs>
        <w:tab w:val="left" w:pos="1330"/>
        <w:tab w:val="left" w:pos="2520"/>
        <w:tab w:val="right" w:leader="dot" w:pos="8505"/>
      </w:tabs>
      <w:spacing w:line="240" w:lineRule="auto"/>
      <w:ind w:left="1800"/>
    </w:pPr>
    <w:rPr>
      <w:noProof/>
    </w:r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6">
    <w:name w:val="toc 6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7">
    <w:name w:val="toc 7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8">
    <w:name w:val="toc 8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50"/>
      </w:tabs>
    </w:pPr>
  </w:style>
  <w:style w:type="paragraph" w:customStyle="1" w:styleId="titel3">
    <w:name w:val="titel3"/>
    <w:basedOn w:val="kop10arialvet"/>
    <w:next w:val="Standaard"/>
    <w:rPr>
      <w:i/>
    </w:rPr>
  </w:style>
  <w:style w:type="paragraph" w:customStyle="1" w:styleId="opsom1">
    <w:name w:val="opsom1"/>
    <w:basedOn w:val="Standaard"/>
    <w:rsid w:val="00862410"/>
    <w:pPr>
      <w:numPr>
        <w:numId w:val="21"/>
      </w:numPr>
      <w:tabs>
        <w:tab w:val="left" w:pos="425"/>
      </w:tabs>
    </w:pPr>
  </w:style>
  <w:style w:type="paragraph" w:customStyle="1" w:styleId="opsom2">
    <w:name w:val="opsom2"/>
    <w:basedOn w:val="Standaard"/>
    <w:rsid w:val="00862410"/>
    <w:pPr>
      <w:numPr>
        <w:numId w:val="22"/>
      </w:numPr>
      <w:tabs>
        <w:tab w:val="left" w:pos="851"/>
      </w:tabs>
    </w:pPr>
  </w:style>
  <w:style w:type="paragraph" w:styleId="Plattetekstinspringen">
    <w:name w:val="Body Text Indent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415" w:hanging="849"/>
    </w:pPr>
  </w:style>
  <w:style w:type="paragraph" w:styleId="Plattetekstinspringen2">
    <w:name w:val="Body Text Indent 2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134" w:hanging="1134"/>
    </w:pPr>
  </w:style>
  <w:style w:type="paragraph" w:styleId="Plattetekstinspringen3">
    <w:name w:val="Body Text Indent 3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567" w:hanging="567"/>
    </w:pPr>
  </w:style>
  <w:style w:type="character" w:styleId="Voetnootmarkering">
    <w:name w:val="footnote reference"/>
    <w:basedOn w:val="Standaardalinea-lettertype"/>
    <w:semiHidden/>
    <w:rPr>
      <w:rFonts w:ascii="Bookman Old Style" w:hAnsi="Bookman Old Style"/>
      <w:sz w:val="16"/>
      <w:vertAlign w:val="superscript"/>
    </w:rPr>
  </w:style>
  <w:style w:type="paragraph" w:styleId="Voetnoottekst">
    <w:name w:val="footnote text"/>
    <w:basedOn w:val="Standaard"/>
    <w:semiHidden/>
    <w:pPr>
      <w:tabs>
        <w:tab w:val="left" w:pos="284"/>
      </w:tabs>
      <w:ind w:left="284" w:hanging="284"/>
    </w:pPr>
    <w:rPr>
      <w:sz w:val="16"/>
    </w:rPr>
  </w:style>
  <w:style w:type="paragraph" w:customStyle="1" w:styleId="Kop0">
    <w:name w:val="Kop 0"/>
    <w:basedOn w:val="Kop1"/>
    <w:next w:val="Standaard"/>
    <w:rsid w:val="00862410"/>
    <w:pPr>
      <w:keepLines/>
      <w:numPr>
        <w:numId w:val="0"/>
      </w:numPr>
      <w:tabs>
        <w:tab w:val="num" w:pos="851"/>
      </w:tabs>
      <w:ind w:left="851" w:hanging="851"/>
      <w:outlineLvl w:val="9"/>
    </w:pPr>
    <w:rPr>
      <w:spacing w:val="6"/>
      <w:sz w:val="26"/>
    </w:rPr>
  </w:style>
  <w:style w:type="paragraph" w:styleId="Bijschrift">
    <w:name w:val="caption"/>
    <w:basedOn w:val="Standaard"/>
    <w:next w:val="Standaard"/>
    <w:qFormat/>
    <w:rsid w:val="00862410"/>
    <w:pPr>
      <w:spacing w:before="120"/>
    </w:pPr>
    <w:rPr>
      <w:i/>
      <w:spacing w:val="6"/>
      <w:sz w:val="18"/>
    </w:rPr>
  </w:style>
  <w:style w:type="character" w:customStyle="1" w:styleId="refkopjes">
    <w:name w:val="refkopjes"/>
    <w:rsid w:val="00862410"/>
    <w:rPr>
      <w:rFonts w:ascii="Verdana" w:hAnsi="Verdana"/>
      <w:sz w:val="16"/>
    </w:rPr>
  </w:style>
  <w:style w:type="paragraph" w:customStyle="1" w:styleId="Hoofdkop">
    <w:name w:val="Hoofdkop"/>
    <w:basedOn w:val="Standaard"/>
    <w:next w:val="Standaard"/>
    <w:rsid w:val="00862410"/>
    <w:rPr>
      <w:b/>
      <w:caps/>
    </w:rPr>
  </w:style>
  <w:style w:type="paragraph" w:customStyle="1" w:styleId="Alineakop">
    <w:name w:val="Alineakop"/>
    <w:basedOn w:val="Standaard"/>
    <w:next w:val="Standaard"/>
    <w:rsid w:val="00862410"/>
    <w:rPr>
      <w:b/>
    </w:rPr>
  </w:style>
  <w:style w:type="paragraph" w:customStyle="1" w:styleId="Subalineakop">
    <w:name w:val="Subalineakop"/>
    <w:basedOn w:val="Standaard"/>
    <w:next w:val="Standaard"/>
    <w:rsid w:val="00862410"/>
    <w:rPr>
      <w:i/>
    </w:rPr>
  </w:style>
  <w:style w:type="paragraph" w:customStyle="1" w:styleId="formuliernaam">
    <w:name w:val="formuliernaam"/>
    <w:basedOn w:val="Standaard"/>
    <w:next w:val="Standaard"/>
    <w:rsid w:val="00862410"/>
    <w:rPr>
      <w:sz w:val="40"/>
    </w:rPr>
  </w:style>
  <w:style w:type="paragraph" w:customStyle="1" w:styleId="refkop">
    <w:name w:val="refkop"/>
    <w:basedOn w:val="Standaard"/>
    <w:rsid w:val="00862410"/>
    <w:pPr>
      <w:spacing w:line="240" w:lineRule="auto"/>
    </w:pPr>
    <w:rPr>
      <w:rFonts w:ascii="Arial Narrow" w:hAnsi="Arial Narrow"/>
      <w:sz w:val="18"/>
    </w:rPr>
  </w:style>
  <w:style w:type="paragraph" w:styleId="Titel">
    <w:name w:val="Title"/>
    <w:basedOn w:val="Standaard"/>
    <w:link w:val="TitelChar"/>
    <w:qFormat/>
    <w:rsid w:val="00862410"/>
    <w:pPr>
      <w:spacing w:before="240" w:after="60"/>
      <w:outlineLvl w:val="0"/>
    </w:pPr>
    <w:rPr>
      <w:kern w:val="28"/>
      <w:sz w:val="40"/>
    </w:rPr>
  </w:style>
  <w:style w:type="paragraph" w:styleId="Ondertitel">
    <w:name w:val="Subtitle"/>
    <w:basedOn w:val="Standaard"/>
    <w:qFormat/>
    <w:pPr>
      <w:spacing w:after="60"/>
      <w:outlineLvl w:val="1"/>
    </w:pPr>
    <w:rPr>
      <w:rFonts w:cs="Arial"/>
      <w:sz w:val="32"/>
      <w:szCs w:val="24"/>
    </w:rPr>
  </w:style>
  <w:style w:type="paragraph" w:customStyle="1" w:styleId="voorkop">
    <w:name w:val="voorkop"/>
    <w:rsid w:val="00862410"/>
    <w:pPr>
      <w:spacing w:line="280" w:lineRule="atLeast"/>
    </w:pPr>
    <w:rPr>
      <w:rFonts w:ascii="Arial" w:hAnsi="Arial"/>
      <w:b/>
      <w:lang w:eastAsia="en-US"/>
    </w:rPr>
  </w:style>
  <w:style w:type="character" w:customStyle="1" w:styleId="Kop1Char">
    <w:name w:val="Kop 1 Char"/>
    <w:basedOn w:val="Standaardalinea-lettertype"/>
    <w:link w:val="Kop1"/>
    <w:rsid w:val="00862410"/>
    <w:rPr>
      <w:rFonts w:ascii="Arial" w:hAnsi="Arial"/>
      <w:b/>
      <w:lang w:eastAsia="en-US"/>
    </w:rPr>
  </w:style>
  <w:style w:type="character" w:customStyle="1" w:styleId="Kop2Char">
    <w:name w:val="Kop 2 Char"/>
    <w:basedOn w:val="Standaardalinea-lettertype"/>
    <w:link w:val="Kop2"/>
    <w:rsid w:val="00862410"/>
    <w:rPr>
      <w:rFonts w:ascii="Arial" w:hAnsi="Arial"/>
      <w:b/>
      <w:noProof/>
      <w:lang w:eastAsia="en-US"/>
    </w:rPr>
  </w:style>
  <w:style w:type="character" w:customStyle="1" w:styleId="Kop3Char">
    <w:name w:val="Kop 3 Char"/>
    <w:basedOn w:val="Standaardalinea-lettertype"/>
    <w:link w:val="Kop3"/>
    <w:rsid w:val="00862410"/>
    <w:rPr>
      <w:rFonts w:ascii="Arial" w:hAnsi="Arial"/>
      <w:b/>
      <w:lang w:eastAsia="en-US"/>
    </w:rPr>
  </w:style>
  <w:style w:type="character" w:customStyle="1" w:styleId="Kop4Char">
    <w:name w:val="Kop 4 Char"/>
    <w:basedOn w:val="Standaardalinea-lettertype"/>
    <w:link w:val="Kop4"/>
    <w:rsid w:val="00862410"/>
    <w:rPr>
      <w:rFonts w:ascii="Arial" w:hAnsi="Arial"/>
      <w:b/>
      <w:lang w:eastAsia="en-US"/>
    </w:rPr>
  </w:style>
  <w:style w:type="character" w:customStyle="1" w:styleId="Kop5Char">
    <w:name w:val="Kop 5 Char"/>
    <w:basedOn w:val="Standaardalinea-lettertype"/>
    <w:link w:val="Kop5"/>
    <w:rsid w:val="00862410"/>
    <w:rPr>
      <w:rFonts w:ascii="Arial" w:hAnsi="Arial"/>
      <w:spacing w:val="6"/>
      <w:lang w:eastAsia="en-US"/>
    </w:rPr>
  </w:style>
  <w:style w:type="character" w:customStyle="1" w:styleId="TitelChar">
    <w:name w:val="Titel Char"/>
    <w:basedOn w:val="Standaardalinea-lettertype"/>
    <w:link w:val="Titel"/>
    <w:rsid w:val="00862410"/>
    <w:rPr>
      <w:rFonts w:ascii="Arial" w:hAnsi="Arial"/>
      <w:kern w:val="28"/>
      <w:sz w:val="40"/>
      <w:lang w:eastAsia="en-US"/>
    </w:rPr>
  </w:style>
  <w:style w:type="character" w:customStyle="1" w:styleId="VoettekstChar">
    <w:name w:val="Voettekst Char"/>
    <w:basedOn w:val="Standaardalinea-lettertype"/>
    <w:link w:val="Voettekst"/>
    <w:rsid w:val="00862410"/>
    <w:rPr>
      <w:rFonts w:ascii="Arial" w:hAnsi="Arial"/>
      <w:sz w:val="15"/>
      <w:lang w:eastAsia="en-US"/>
    </w:rPr>
  </w:style>
  <w:style w:type="table" w:styleId="Tabelraster">
    <w:name w:val="Table Grid"/>
    <w:basedOn w:val="Standaardtabel"/>
    <w:rsid w:val="00F71B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2E32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6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mmensasapm\AppData\Local\Temp\Templafy\WordVsto\5miaib2p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L_Vertrouwelijkheid xmlns="fcb750c8-6e58-4552-b70f-9122fa8e6f22">Bedrijfsvertrouwelijk</PRL_Vertrouwelijkheid>
    <PRL_Telefoon xmlns="698ae1af-a359-4a58-ab7b-443aa3d905f7" xsi:nil="true"/>
    <PRL_Besluit xmlns="30bf72f1-eaca-4820-ba1f-387fc070811c">Selecteer...</PRL_Besluit>
    <PRL_Documentsoort xmlns="fcb750c8-6e58-4552-b70f-9122fa8e6f22">Overzicht/lijst</PRL_Documentsoort>
    <CSG_HoofdDocumentNr xmlns="7640d30c-29c3-4f5a-96e2-235bc7a2ad03" xsi:nil="true"/>
    <CSG_Ontvangstdatum xmlns="7640d30c-29c3-4f5a-96e2-235bc7a2ad03" xsi:nil="true"/>
    <CSG_SEP2 xmlns="30bf72f1-eaca-4820-ba1f-387fc070811c" xsi:nil="true"/>
    <PRL_SoortBesluitvorming xmlns="fcb750c8-6e58-4552-b70f-9122fa8e6f22" xsi:nil="true"/>
    <PRL_DossierLijst xmlns="fcb750c8-6e58-4552-b70f-9122fa8e6f22">Dossier</PRL_DossierLijst>
    <PRL_Bvmapnummer xmlns="fcb750c8-6e58-4552-b70f-9122fa8e6f22" xsi:nil="true"/>
    <CSG_ZAK_Archiefnominatie xmlns="039c384a-294c-46eb-bf29-17daaeb74222" xsi:nil="true"/>
    <PRL_DOC_Verzenddatum xmlns="30bf72f1-eaca-4820-ba1f-387fc070811c" xsi:nil="true"/>
    <PRL_NAWCorrespondentiePostcode xmlns="698ae1af-a359-4a58-ab7b-443aa3d905f7" xsi:nil="true"/>
    <CSG_NAWLand xmlns="65775081-4821-478b-a75a-bb24d398bc4d" xsi:nil="true"/>
    <CSG_NAWID xmlns="7640d30c-29c3-4f5a-96e2-235bc7a2ad03" xsi:nil="true"/>
    <PRL_Portefeuillehouder xmlns="fcb750c8-6e58-4552-b70f-9122fa8e6f22">
      <UserInfo>
        <DisplayName/>
        <AccountId xsi:nil="true"/>
        <AccountType/>
      </UserInfo>
    </PRL_Portefeuillehouder>
    <PRL_DocumentNummer xmlns="fcb750c8-6e58-4552-b70f-9122fa8e6f22">DOC-00940857</PRL_DocumentNummer>
    <CSG_SEP3 xmlns="30bf72f1-eaca-4820-ba1f-387fc070811c" xsi:nil="true"/>
    <PRL_DOC_Eigenarchiefactie xmlns="30bf72f1-eaca-4820-ba1f-387fc070811c">false</PRL_DOC_Eigenarchiefactie>
    <PRL_NAWCorrespondentieNr xmlns="698ae1af-a359-4a58-ab7b-443aa3d905f7" xsi:nil="true"/>
    <PRL_Emailadresnaw xmlns="30bf72f1-eaca-4820-ba1f-387fc070811c" xsi:nil="true"/>
    <PRL_DOS_Archiefactietermijn xmlns="30bf72f1-eaca-4820-ba1f-387fc070811c" xsi:nil="true"/>
    <PRL_DocumentRichting xmlns="fcb750c8-6e58-4552-b70f-9122fa8e6f22" xsi:nil="true"/>
    <PRL_Vernietigingsdatum xmlns="fcb750c8-6e58-4552-b70f-9122fa8e6f22" xsi:nil="true"/>
    <PRL_DossierTitle xmlns="b0d25f5f-3455-43ab-a53f-132be5aea04d" xsi:nil="true"/>
    <PRL_DossierCluster xmlns="fcb750c8-6e58-4552-b70f-9122fa8e6f22">Selecteer...</PRL_DossierCluster>
    <PRL_NAWNaam xmlns="698ae1af-a359-4a58-ab7b-443aa3d905f7" xsi:nil="true"/>
    <PRL_DocumentBron xmlns="b9d520db-2baa-40e7-873d-d8e5f8b095d4" xsi:nil="true"/>
    <PRL_NAWCorrespondentieAdres xmlns="698ae1af-a359-4a58-ab7b-443aa3d905f7" xsi:nil="true"/>
    <PRL_Medewerker xmlns="fcb750c8-6e58-4552-b70f-9122fa8e6f22">
      <UserInfo>
        <DisplayName>Heuts, Maureen</DisplayName>
        <AccountId>588</AccountId>
        <AccountType/>
      </UserInfo>
    </PRL_Medewerker>
    <PRL_DOS_Verantworg xmlns="30bf72f1-eaca-4820-ba1f-387fc070811c">
      <UserInfo>
        <DisplayName/>
        <AccountId xsi:nil="true"/>
        <AccountType/>
      </UserInfo>
    </PRL_DOS_Verantworg>
    <CSG_DocumentSetNr xmlns="7640d30c-29c3-4f5a-96e2-235bc7a2ad03" xsi:nil="true"/>
    <CSG_SEP1 xmlns="30bf72f1-eaca-4820-ba1f-387fc070811c" xsi:nil="true"/>
    <PRL_DossierNummer xmlns="fcb750c8-6e58-4552-b70f-9122fa8e6f22">DOS-00089411</PRL_DossierNummer>
    <PRL_NAWCorrespondentieWoonplaats xmlns="698ae1af-a359-4a58-ab7b-443aa3d905f7" xsi:nil="true"/>
    <_dlc_DocId xmlns="fcb750c8-6e58-4552-b70f-9122fa8e6f22">7FEURARHTZFS-2106448247-17</_dlc_DocId>
    <_dlc_DocIdUrl xmlns="fcb750c8-6e58-4552-b70f-9122fa8e6f22">
      <Url>https://sharepoint.prvlimburg.nl/sites/B21_W01/DOS-00089411/_layouts/15/DocIdRedir.aspx?ID=7FEURARHTZFS-2106448247-17</Url>
      <Description>7FEURARHTZFS-2106448247-17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L_Word" ma:contentTypeID="0x010100AFE9EB2BDEAF554BAA044162362F5A500097733A7A9975D44189963422AC5C4F030062749C42120DAC4AB0930197E0C64384" ma:contentTypeVersion="0" ma:contentTypeDescription="Een nieuw document maken." ma:contentTypeScope="" ma:versionID="c8fa2faf9be9e656b5690b959363fb76">
  <xsd:schema xmlns:xsd="http://www.w3.org/2001/XMLSchema" xmlns:xs="http://www.w3.org/2001/XMLSchema" xmlns:p="http://schemas.microsoft.com/office/2006/metadata/properties" xmlns:ns1="30bf72f1-eaca-4820-ba1f-387fc070811c" xmlns:ns2="fcb750c8-6e58-4552-b70f-9122fa8e6f22" xmlns:ns4="b0d25f5f-3455-43ab-a53f-132be5aea04d" xmlns:ns5="7640d30c-29c3-4f5a-96e2-235bc7a2ad03" xmlns:ns6="039c384a-294c-46eb-bf29-17daaeb74222" xmlns:ns7="698ae1af-a359-4a58-ab7b-443aa3d905f7" xmlns:ns8="65775081-4821-478b-a75a-bb24d398bc4d" xmlns:ns9="b9d520db-2baa-40e7-873d-d8e5f8b095d4" targetNamespace="http://schemas.microsoft.com/office/2006/metadata/properties" ma:root="true" ma:fieldsID="71f2f694bb9eb2e8c4069ff16990710f" ns1:_="" ns2:_="" ns4:_="" ns5:_="" ns6:_="" ns7:_="" ns8:_="" ns9:_="">
    <xsd:import namespace="30bf72f1-eaca-4820-ba1f-387fc070811c"/>
    <xsd:import namespace="fcb750c8-6e58-4552-b70f-9122fa8e6f22"/>
    <xsd:import namespace="b0d25f5f-3455-43ab-a53f-132be5aea04d"/>
    <xsd:import namespace="7640d30c-29c3-4f5a-96e2-235bc7a2ad03"/>
    <xsd:import namespace="039c384a-294c-46eb-bf29-17daaeb74222"/>
    <xsd:import namespace="698ae1af-a359-4a58-ab7b-443aa3d905f7"/>
    <xsd:import namespace="65775081-4821-478b-a75a-bb24d398bc4d"/>
    <xsd:import namespace="b9d520db-2baa-40e7-873d-d8e5f8b095d4"/>
    <xsd:element name="properties">
      <xsd:complexType>
        <xsd:sequence>
          <xsd:element name="documentManagement">
            <xsd:complexType>
              <xsd:all>
                <xsd:element ref="ns1:CSG_SEP1" minOccurs="0"/>
                <xsd:element ref="ns2:PRL_DocumentNummer" minOccurs="0"/>
                <xsd:element ref="ns2:PRL_DossierNummer" minOccurs="0"/>
                <xsd:element ref="ns2:PRL_Documentsoort"/>
                <xsd:element ref="ns2:PRL_Vertrouwelijkheid" minOccurs="0"/>
                <xsd:element ref="ns2:PRL_DocumentRichting" minOccurs="0"/>
                <xsd:element ref="ns2:PRL_Medewerker" minOccurs="0"/>
                <xsd:element ref="ns4:PRL_DossierTitle" minOccurs="0"/>
                <xsd:element ref="ns5:CSG_Ontvangstdatum" minOccurs="0"/>
                <xsd:element ref="ns1:PRL_DOC_Verzenddatum" minOccurs="0"/>
                <xsd:element ref="ns1:PRL_DOC_Eigenarchiefactie" minOccurs="0"/>
                <xsd:element ref="ns6:CSG_ZAK_Archiefnominatie" minOccurs="0"/>
                <xsd:element ref="ns1:PRL_DOS_Archiefactietermijn" minOccurs="0"/>
                <xsd:element ref="ns2:PRL_Vernietigingsdatum" minOccurs="0"/>
                <xsd:element ref="ns5:CSG_DocumentSetNr" minOccurs="0"/>
                <xsd:element ref="ns5:CSG_HoofdDocumentNr" minOccurs="0"/>
                <xsd:element ref="ns1:CSG_SEP2" minOccurs="0"/>
                <xsd:element ref="ns7:PRL_NAWNaam" minOccurs="0"/>
                <xsd:element ref="ns7:PRL_NAWCorrespondentieAdres" minOccurs="0"/>
                <xsd:element ref="ns7:PRL_NAWCorrespondentieNr" minOccurs="0"/>
                <xsd:element ref="ns7:PRL_NAWCorrespondentiePostcode" minOccurs="0"/>
                <xsd:element ref="ns7:PRL_NAWCorrespondentieWoonplaats" minOccurs="0"/>
                <xsd:element ref="ns8:CSG_NAWLand" minOccurs="0"/>
                <xsd:element ref="ns7:PRL_Telefoon" minOccurs="0"/>
                <xsd:element ref="ns1:PRL_Emailadresnaw" minOccurs="0"/>
                <xsd:element ref="ns5:CSG_NAWID" minOccurs="0"/>
                <xsd:element ref="ns1:CSG_SEP3" minOccurs="0"/>
                <xsd:element ref="ns2:_dlc_DocIdUrl" minOccurs="0"/>
                <xsd:element ref="ns2:PRL_Bvmapnummer" minOccurs="0"/>
                <xsd:element ref="ns1:PRL_Besluit" minOccurs="0"/>
                <xsd:element ref="ns2:_dlc_DocId" minOccurs="0"/>
                <xsd:element ref="ns2:_dlc_DocIdPersistId" minOccurs="0"/>
                <xsd:element ref="ns2:PRL_SoortBesluitvorming" minOccurs="0"/>
                <xsd:element ref="ns2:PRL_Portefeuillehouder" minOccurs="0"/>
                <xsd:element ref="ns9:PRL_DocumentBron" minOccurs="0"/>
                <xsd:element ref="ns2:PRL_DossierLijst" minOccurs="0"/>
                <xsd:element ref="ns2:PRL_DossierCluster" minOccurs="0"/>
                <xsd:element ref="ns1:PRL_DOS_Verantwor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f72f1-eaca-4820-ba1f-387fc070811c" elementFormDefault="qualified">
    <xsd:import namespace="http://schemas.microsoft.com/office/2006/documentManagement/types"/>
    <xsd:import namespace="http://schemas.microsoft.com/office/infopath/2007/PartnerControls"/>
    <xsd:element name="CSG_SEP1" ma:index="0" nillable="true" ma:displayName="CSG_SEP1" ma:internalName="CSG_SEP1">
      <xsd:simpleType>
        <xsd:restriction base="dms:Text">
          <xsd:maxLength value="255"/>
        </xsd:restriction>
      </xsd:simpleType>
    </xsd:element>
    <xsd:element name="PRL_DOC_Verzenddatum" ma:index="11" nillable="true" ma:displayName="Verzenddatum" ma:format="DateOnly" ma:internalName="PRL_DOC_Verzenddatum">
      <xsd:simpleType>
        <xsd:restriction base="dms:DateTime"/>
      </xsd:simpleType>
    </xsd:element>
    <xsd:element name="PRL_DOC_Eigenarchiefactie" ma:index="12" nillable="true" ma:displayName="Eigen archiefactie" ma:default="0" ma:internalName="PRL_DOC_Eigenarchiefactie">
      <xsd:simpleType>
        <xsd:restriction base="dms:Boolean"/>
      </xsd:simpleType>
    </xsd:element>
    <xsd:element name="PRL_DOS_Archiefactietermijn" ma:index="14" nillable="true" ma:displayName="Archiefactietermijn" ma:decimals="0" ma:internalName="PRL_DOS_Archiefactietermijn" ma:percentage="FALSE">
      <xsd:simpleType>
        <xsd:restriction base="dms:Number">
          <xsd:maxInclusive value="9999"/>
          <xsd:minInclusive value="0"/>
        </xsd:restriction>
      </xsd:simpleType>
    </xsd:element>
    <xsd:element name="CSG_SEP2" ma:index="20" nillable="true" ma:displayName="CSG_SEP2" ma:internalName="CSG_SEP2">
      <xsd:simpleType>
        <xsd:restriction base="dms:Text">
          <xsd:maxLength value="255"/>
        </xsd:restriction>
      </xsd:simpleType>
    </xsd:element>
    <xsd:element name="PRL_Emailadresnaw" ma:index="28" nillable="true" ma:displayName="E-mailadres (NAW)" ma:internalName="PRL_Emailadresnaw">
      <xsd:simpleType>
        <xsd:restriction base="dms:Text">
          <xsd:maxLength value="255"/>
        </xsd:restriction>
      </xsd:simpleType>
    </xsd:element>
    <xsd:element name="CSG_SEP3" ma:index="30" nillable="true" ma:displayName="CSG_SEP3" ma:hidden="true" ma:internalName="CSG_SEP3" ma:readOnly="false">
      <xsd:simpleType>
        <xsd:restriction base="dms:Text">
          <xsd:maxLength value="255"/>
        </xsd:restriction>
      </xsd:simpleType>
    </xsd:element>
    <xsd:element name="PRL_Besluit" ma:index="33" nillable="true" ma:displayName="Besluit" ma:default="Selecteer..." ma:format="Dropdown" ma:hidden="true" ma:internalName="PRL_Besluit" ma:readOnly="false">
      <xsd:simpleType>
        <xsd:restriction base="dms:Choice">
          <xsd:enumeration value="Selecteer..."/>
          <xsd:enumeration value="Aangehouden"/>
          <xsd:enumeration value="Afvoeren"/>
          <xsd:enumeration value="Conform"/>
          <xsd:enumeration value="Conform met aanpassingen"/>
          <xsd:enumeration value="Niet akkoord"/>
          <xsd:enumeration value="Niet behandeld"/>
          <xsd:enumeration value="PH gemachtigd"/>
          <xsd:enumeration value="Voor kennisgeving aangenomen"/>
        </xsd:restriction>
      </xsd:simpleType>
    </xsd:element>
    <xsd:element name="PRL_DOS_Verantworg" ma:index="47" nillable="true" ma:displayName="Verantwoordelijk orgaan" ma:list="UserInfo" ma:SearchPeopleOnly="false" ma:SharePointGroup="0" ma:internalName="PRL_DOS_Verantworg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750c8-6e58-4552-b70f-9122fa8e6f22" elementFormDefault="qualified">
    <xsd:import namespace="http://schemas.microsoft.com/office/2006/documentManagement/types"/>
    <xsd:import namespace="http://schemas.microsoft.com/office/infopath/2007/PartnerControls"/>
    <xsd:element name="PRL_DocumentNummer" ma:index="1" nillable="true" ma:displayName="Documentnummer" ma:internalName="PRL_DocumentNummer" ma:readOnly="false">
      <xsd:simpleType>
        <xsd:restriction base="dms:Text">
          <xsd:maxLength value="255"/>
        </xsd:restriction>
      </xsd:simpleType>
    </xsd:element>
    <xsd:element name="PRL_DossierNummer" ma:index="2" nillable="true" ma:displayName="Dossiernummer" ma:internalName="PRL_DossierNummer" ma:readOnly="false">
      <xsd:simpleType>
        <xsd:restriction base="dms:Text">
          <xsd:maxLength value="255"/>
        </xsd:restriction>
      </xsd:simpleType>
    </xsd:element>
    <xsd:element name="PRL_Documentsoort" ma:index="4" ma:displayName="Documentsoort" ma:format="Dropdown" ma:internalName="PRL_Documentsoort" ma:readOnly="false">
      <xsd:simpleType>
        <xsd:restriction base="dms:Choice">
          <xsd:enumeration value="Aanvullende gegevens"/>
          <xsd:enumeration value="Beantwoording WOO-verzoek"/>
          <xsd:enumeration value="Beslissing opschorting"/>
          <xsd:enumeration value="Beslissing verdaging/uitstel"/>
          <xsd:enumeration value="Besluit/beslissing"/>
          <xsd:enumeration value="CdK machtiging"/>
          <xsd:enumeration value="Doorzendingsbrief"/>
          <xsd:enumeration value="DT besluit"/>
          <xsd:enumeration value="DT nota"/>
          <xsd:enumeration value="Evaluatie(formulier)"/>
          <xsd:enumeration value="GS besluit"/>
          <xsd:enumeration value="GS brief"/>
          <xsd:enumeration value="GS nota"/>
          <xsd:enumeration value="GS omslag"/>
          <xsd:enumeration value="Informatie"/>
          <xsd:enumeration value="Interne memo / notitie"/>
          <xsd:enumeration value="Interne nota"/>
          <xsd:enumeration value="Mededeling portefeuillehouder"/>
          <xsd:enumeration value="Moties, toezeggingen, aanbevelingen PS"/>
          <xsd:enumeration value="Ontvangstbevestiging"/>
          <xsd:enumeration value="Overzicht/lijst"/>
          <xsd:enumeration value="Plan"/>
          <xsd:enumeration value="PS brief"/>
          <xsd:enumeration value="PS Informerend stuk"/>
          <xsd:enumeration value="PS Sonderend stuk"/>
          <xsd:enumeration value="PS Statenbesluit"/>
          <xsd:enumeration value="PS Statenvoorstel"/>
          <xsd:enumeration value="RO nota"/>
          <xsd:enumeration value="Verslag"/>
          <xsd:enumeration value="Verzoek aanvullende gegevens"/>
          <xsd:enumeration value="Verzoek/aanvraag"/>
          <xsd:enumeration value="WOO-verzoek"/>
          <xsd:enumeration value="Zienswijze/inspraakreactie"/>
        </xsd:restriction>
      </xsd:simpleType>
    </xsd:element>
    <xsd:element name="PRL_Vertrouwelijkheid" ma:index="6" nillable="true" ma:displayName="Vertrouwelijkheid" ma:format="Dropdown" ma:internalName="PRL_Vertrouwelijkheid" ma:readOnly="false">
      <xsd:simpleType>
        <xsd:restriction base="dms:Choice">
          <xsd:enumeration value="Bedrijfsvertrouwelijk"/>
          <xsd:enumeration value="Geheim"/>
          <xsd:enumeration value="Openbaar"/>
          <xsd:enumeration value="Vertrouwelijk"/>
        </xsd:restriction>
      </xsd:simpleType>
    </xsd:element>
    <xsd:element name="PRL_DocumentRichting" ma:index="7" nillable="true" ma:displayName="Documentrichting" ma:format="Dropdown" ma:internalName="PRL_DocumentRichting" ma:readOnly="false">
      <xsd:simpleType>
        <xsd:restriction base="dms:Choice">
          <xsd:enumeration value="Inkomend"/>
          <xsd:enumeration value="Intern"/>
          <xsd:enumeration value="Uitgaand"/>
        </xsd:restriction>
      </xsd:simpleType>
    </xsd:element>
    <xsd:element name="PRL_Medewerker" ma:index="8" nillable="true" ma:displayName="Medewerker registratie" ma:list="UserInfo" ma:SharePointGroup="0" ma:internalName="PRL_Medewerk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L_Vernietigingsdatum" ma:index="15" nillable="true" ma:displayName="Archiefactiedatum" ma:format="DateOnly" ma:internalName="PRL_Vernietigingsdatum">
      <xsd:simpleType>
        <xsd:restriction base="dms:DateTime"/>
      </xsd:simpleType>
    </xsd:element>
    <xsd:element name="_dlc_DocIdUrl" ma:index="3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L_Bvmapnummer" ma:index="32" nillable="true" ma:displayName="BV-mapnummer" ma:hidden="true" ma:internalName="PRL_Bvmapnummer" ma:readOnly="false">
      <xsd:simpleType>
        <xsd:restriction base="dms:Text">
          <xsd:maxLength value="255"/>
        </xsd:restriction>
      </xsd:simpleType>
    </xsd:element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PRL_SoortBesluitvorming" ma:index="41" nillable="true" ma:displayName="Soort besluitvormingsmap" ma:default="" ma:format="Dropdown" ma:internalName="PRL_SoortBesluitvorming">
      <xsd:simpleType>
        <xsd:restriction base="dms:Choice">
          <xsd:enumeration value="DT"/>
          <xsd:enumeration value="GS-A"/>
          <xsd:enumeration value="GS-B"/>
          <xsd:enumeration value="GS-Vertrouwelijk"/>
          <xsd:enumeration value="Mandaat"/>
          <xsd:enumeration value="RO"/>
        </xsd:restriction>
      </xsd:simpleType>
    </xsd:element>
    <xsd:element name="PRL_Portefeuillehouder" ma:index="43" nillable="true" ma:displayName="Portefeuillehouder" ma:list="UserInfo" ma:SharePointGroup="0" ma:internalName="PRL_Portefeuillehoud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L_DossierLijst" ma:index="45" nillable="true" ma:displayName="Dossierlijst" ma:default="Dossier" ma:hidden="true" ma:internalName="PRL_DossierLijst" ma:readOnly="false">
      <xsd:simpleType>
        <xsd:restriction base="dms:Text">
          <xsd:maxLength value="255"/>
        </xsd:restriction>
      </xsd:simpleType>
    </xsd:element>
    <xsd:element name="PRL_DossierCluster" ma:index="46" nillable="true" ma:displayName="Organisatieonderdeel" ma:default="Selecteer..." ma:format="Dropdown" ma:internalName="PRL_DossierCluster">
      <xsd:simpleType>
        <xsd:restriction base="dms:Choice">
          <xsd:enumeration value="Selecteer..."/>
          <xsd:enumeration value="Cluster Algehele Juridische Zaken"/>
          <xsd:enumeration value="Cluster Concern"/>
          <xsd:enumeration value="Cluster Cultuur"/>
          <xsd:enumeration value="Cluster Directie"/>
          <xsd:enumeration value="Cluster Economie en Innovatie"/>
          <xsd:enumeration value="Cluster EuregioMaasRijn"/>
          <xsd:enumeration value="Cluster Facilitaire Dienstverlening"/>
          <xsd:enumeration value="Cluster Financiën"/>
          <xsd:enumeration value="Cluster Grond en Vastgoed"/>
          <xsd:enumeration value="Cluster Inkoop en Aanbesteding"/>
          <xsd:enumeration value="Cluster Mobiliteit"/>
          <xsd:enumeration value="Cluster Natuur en Water"/>
          <xsd:enumeration value="Cluster Organisatie en Informatie"/>
          <xsd:enumeration value="Cluster Personeel en Organisatie"/>
          <xsd:enumeration value="Cluster Plattelandsontwikkeling"/>
          <xsd:enumeration value="Cluster Programma en Projecten"/>
          <xsd:enumeration value="Cluster Ruimte"/>
          <xsd:enumeration value="Cluster Secretariële en Administratieve ondersteuning"/>
          <xsd:enumeration value="Cluster Strategie en Communicatie"/>
          <xsd:enumeration value="Cluster Subsidies"/>
          <xsd:enumeration value="Cluster Vergunningen, Toezicht en Handhaving"/>
          <xsd:enumeration value="Cluster Wegaanleg"/>
          <xsd:enumeration value="Cluster Wegbeheer"/>
          <xsd:enumeration value="Cluster Wonen en Leefomgeving"/>
          <xsd:enumeration value="Kabinet"/>
          <xsd:enumeration value="Ondernemingsraad"/>
          <xsd:enumeration value="Provinciale staten"/>
          <xsd:enumeration value="RUD-Zuid Limbur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25f5f-3455-43ab-a53f-132be5aea04d" elementFormDefault="qualified">
    <xsd:import namespace="http://schemas.microsoft.com/office/2006/documentManagement/types"/>
    <xsd:import namespace="http://schemas.microsoft.com/office/infopath/2007/PartnerControls"/>
    <xsd:element name="PRL_DossierTitle" ma:index="9" nillable="true" ma:displayName="Dossiertitel" ma:internalName="PRL_DossierTitl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0d30c-29c3-4f5a-96e2-235bc7a2ad03" elementFormDefault="qualified">
    <xsd:import namespace="http://schemas.microsoft.com/office/2006/documentManagement/types"/>
    <xsd:import namespace="http://schemas.microsoft.com/office/infopath/2007/PartnerControls"/>
    <xsd:element name="CSG_Ontvangstdatum" ma:index="10" nillable="true" ma:displayName="Ontvangstdatum" ma:format="DateOnly" ma:internalName="CSG_Ontvangstdatum">
      <xsd:simpleType>
        <xsd:restriction base="dms:DateTime"/>
      </xsd:simpleType>
    </xsd:element>
    <xsd:element name="CSG_DocumentSetNr" ma:index="16" nillable="true" ma:displayName="DocumentSetNr" ma:internalName="CSG_DocumentSetNr">
      <xsd:simpleType>
        <xsd:restriction base="dms:Text">
          <xsd:maxLength value="255"/>
        </xsd:restriction>
      </xsd:simpleType>
    </xsd:element>
    <xsd:element name="CSG_HoofdDocumentNr" ma:index="17" nillable="true" ma:displayName="HoofdDocumentNr" ma:internalName="CSG_HoofdDocumentNr">
      <xsd:simpleType>
        <xsd:restriction base="dms:Text">
          <xsd:maxLength value="255"/>
        </xsd:restriction>
      </xsd:simpleType>
    </xsd:element>
    <xsd:element name="CSG_NAWID" ma:index="29" nillable="true" ma:displayName="NAW-ID" ma:internalName="CSG_NAW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9c384a-294c-46eb-bf29-17daaeb74222" elementFormDefault="qualified">
    <xsd:import namespace="http://schemas.microsoft.com/office/2006/documentManagement/types"/>
    <xsd:import namespace="http://schemas.microsoft.com/office/infopath/2007/PartnerControls"/>
    <xsd:element name="CSG_ZAK_Archiefnominatie" ma:index="13" nillable="true" ma:displayName="Archiefnominatie" ma:format="Dropdown" ma:internalName="CSG_ZAK_Archiefnominatie">
      <xsd:simpleType>
        <xsd:restriction base="dms:Choice">
          <xsd:enumeration value="Blijvend bewaren"/>
          <xsd:enumeration value="Vernietige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8ae1af-a359-4a58-ab7b-443aa3d905f7" elementFormDefault="qualified">
    <xsd:import namespace="http://schemas.microsoft.com/office/2006/documentManagement/types"/>
    <xsd:import namespace="http://schemas.microsoft.com/office/infopath/2007/PartnerControls"/>
    <xsd:element name="PRL_NAWNaam" ma:index="21" nillable="true" ma:displayName="Volledigenaam" ma:internalName="PRL_NAWNaam" ma:readOnly="false">
      <xsd:simpleType>
        <xsd:restriction base="dms:Text">
          <xsd:maxLength value="255"/>
        </xsd:restriction>
      </xsd:simpleType>
    </xsd:element>
    <xsd:element name="PRL_NAWCorrespondentieAdres" ma:index="22" nillable="true" ma:displayName="Straatnaam" ma:internalName="PRL_NAWCorrespondentieAdres" ma:readOnly="false">
      <xsd:simpleType>
        <xsd:restriction base="dms:Text">
          <xsd:maxLength value="255"/>
        </xsd:restriction>
      </xsd:simpleType>
    </xsd:element>
    <xsd:element name="PRL_NAWCorrespondentieNr" ma:index="23" nillable="true" ma:displayName="Huisnummer" ma:internalName="PRL_NAWCorrespondentieNr">
      <xsd:simpleType>
        <xsd:restriction base="dms:Text">
          <xsd:maxLength value="255"/>
        </xsd:restriction>
      </xsd:simpleType>
    </xsd:element>
    <xsd:element name="PRL_NAWCorrespondentiePostcode" ma:index="24" nillable="true" ma:displayName="Postcode NAW" ma:internalName="PRL_NAWCorrespondentiePostcode" ma:readOnly="false">
      <xsd:simpleType>
        <xsd:restriction base="dms:Text">
          <xsd:maxLength value="255"/>
        </xsd:restriction>
      </xsd:simpleType>
    </xsd:element>
    <xsd:element name="PRL_NAWCorrespondentieWoonplaats" ma:index="25" nillable="true" ma:displayName="Woonplaats" ma:internalName="PRL_NAWCorrespondentieWoonplaats" ma:readOnly="false">
      <xsd:simpleType>
        <xsd:restriction base="dms:Text">
          <xsd:maxLength value="255"/>
        </xsd:restriction>
      </xsd:simpleType>
    </xsd:element>
    <xsd:element name="PRL_Telefoon" ma:index="27" nillable="true" ma:displayName="Telefoonnummer" ma:internalName="PRL_Telefo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775081-4821-478b-a75a-bb24d398bc4d" elementFormDefault="qualified">
    <xsd:import namespace="http://schemas.microsoft.com/office/2006/documentManagement/types"/>
    <xsd:import namespace="http://schemas.microsoft.com/office/infopath/2007/PartnerControls"/>
    <xsd:element name="CSG_NAWLand" ma:index="26" nillable="true" ma:displayName="Land" ma:internalName="CSG_NAWLand">
      <xsd:simpleType>
        <xsd:restriction base="dms:Text">
          <xsd:maxLength value="40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520db-2baa-40e7-873d-d8e5f8b095d4" elementFormDefault="qualified">
    <xsd:import namespace="http://schemas.microsoft.com/office/2006/documentManagement/types"/>
    <xsd:import namespace="http://schemas.microsoft.com/office/infopath/2007/PartnerControls"/>
    <xsd:element name="PRL_DocumentBron" ma:index="44" nillable="true" ma:displayName="DocumentBron" ma:default="" ma:format="Dropdown" ma:internalName="PRL_DocumentBron">
      <xsd:simpleType>
        <xsd:restriction base="dms:Choice">
          <xsd:enumeration value="Kofax"/>
          <xsd:enumeration value="Uitvoer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5" ma:displayName="Inhoudstype"/>
        <xsd:element ref="dc:title" maxOccurs="1" ma:index="3" ma:displayName="Documentnaam"/>
        <xsd:element ref="dc:subject" minOccurs="0" maxOccurs="1"/>
        <xsd:element ref="dc:description" minOccurs="0" maxOccurs="1" ma:index="18" ma:displayName="Opmerkingen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TemplafyTemplateConfiguration><![CDATA[{"elementsMetadata":[],"transformationConfigurations":[],"templateName":"Leeg Templafy Provincie Limburg","templateDescription":"","enableDocumentContentUpdater":false,"version":"2.0"}]]></TemplafyTemplateConfiguration>
</file>

<file path=customXml/item6.xml><?xml version="1.0" encoding="utf-8"?>
<TemplafyFormConfiguration><![CDATA[{"formFields":[],"formDataEntries":[]}]]></TemplafyFormConfiguration>
</file>

<file path=customXml/itemProps1.xml><?xml version="1.0" encoding="utf-8"?>
<ds:datastoreItem xmlns:ds="http://schemas.openxmlformats.org/officeDocument/2006/customXml" ds:itemID="{2EC108FB-75A7-49F9-9713-1D03DDC68918}">
  <ds:schemaRefs>
    <ds:schemaRef ds:uri="http://purl.org/dc/dcmitype/"/>
    <ds:schemaRef ds:uri="fcb750c8-6e58-4552-b70f-9122fa8e6f22"/>
    <ds:schemaRef ds:uri="698ae1af-a359-4a58-ab7b-443aa3d905f7"/>
    <ds:schemaRef ds:uri="b0d25f5f-3455-43ab-a53f-132be5aea04d"/>
    <ds:schemaRef ds:uri="http://schemas.microsoft.com/office/2006/metadata/properties"/>
    <ds:schemaRef ds:uri="http://schemas.openxmlformats.org/package/2006/metadata/core-properties"/>
    <ds:schemaRef ds:uri="b9d520db-2baa-40e7-873d-d8e5f8b095d4"/>
    <ds:schemaRef ds:uri="http://schemas.microsoft.com/office/2006/documentManagement/types"/>
    <ds:schemaRef ds:uri="http://purl.org/dc/elements/1.1/"/>
    <ds:schemaRef ds:uri="65775081-4821-478b-a75a-bb24d398bc4d"/>
    <ds:schemaRef ds:uri="http://www.w3.org/XML/1998/namespace"/>
    <ds:schemaRef ds:uri="http://schemas.microsoft.com/office/infopath/2007/PartnerControls"/>
    <ds:schemaRef ds:uri="039c384a-294c-46eb-bf29-17daaeb74222"/>
    <ds:schemaRef ds:uri="http://purl.org/dc/terms/"/>
    <ds:schemaRef ds:uri="7640d30c-29c3-4f5a-96e2-235bc7a2ad03"/>
    <ds:schemaRef ds:uri="30bf72f1-eaca-4820-ba1f-387fc070811c"/>
  </ds:schemaRefs>
</ds:datastoreItem>
</file>

<file path=customXml/itemProps2.xml><?xml version="1.0" encoding="utf-8"?>
<ds:datastoreItem xmlns:ds="http://schemas.openxmlformats.org/officeDocument/2006/customXml" ds:itemID="{448FB46C-B5A3-4DD5-A183-D79E99CCDE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9BB8E1-CDE1-4453-9C1F-ABAFE4A1922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58E9497-EAD9-4881-B89C-AEB7B125A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f72f1-eaca-4820-ba1f-387fc070811c"/>
    <ds:schemaRef ds:uri="fcb750c8-6e58-4552-b70f-9122fa8e6f22"/>
    <ds:schemaRef ds:uri="b0d25f5f-3455-43ab-a53f-132be5aea04d"/>
    <ds:schemaRef ds:uri="7640d30c-29c3-4f5a-96e2-235bc7a2ad03"/>
    <ds:schemaRef ds:uri="039c384a-294c-46eb-bf29-17daaeb74222"/>
    <ds:schemaRef ds:uri="698ae1af-a359-4a58-ab7b-443aa3d905f7"/>
    <ds:schemaRef ds:uri="65775081-4821-478b-a75a-bb24d398bc4d"/>
    <ds:schemaRef ds:uri="b9d520db-2baa-40e7-873d-d8e5f8b095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749E4C-BC80-4CD4-B6B4-97A1A0692234}">
  <ds:schemaRefs/>
</ds:datastoreItem>
</file>

<file path=customXml/itemProps6.xml><?xml version="1.0" encoding="utf-8"?>
<ds:datastoreItem xmlns:ds="http://schemas.openxmlformats.org/officeDocument/2006/customXml" ds:itemID="{3AC6FF5A-7431-40EF-A45E-066F3911F9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5miaib2p.dotx</Template>
  <TotalTime>0</TotalTime>
  <Pages>13</Pages>
  <Words>5067</Words>
  <Characters>27851</Characters>
  <Application>Microsoft Office Word</Application>
  <DocSecurity>0</DocSecurity>
  <Lines>232</Lines>
  <Paragraphs>65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Inventarisatielijst - deel 1 definitief</vt:lpstr>
    </vt:vector>
  </TitlesOfParts>
  <Company>Provincie Limburg</Company>
  <LinksUpToDate>false</LinksUpToDate>
  <CharactersWithSpaces>32853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Inventarisatielijst - deel 1 definitief</dc:title>
  <dc:subject/>
  <dc:creator>Lemmens, Anne-Sophie</dc:creator>
  <cp:keywords/>
  <dc:description/>
  <cp:lastModifiedBy>Raes, Dinusha</cp:lastModifiedBy>
  <cp:revision>2</cp:revision>
  <dcterms:created xsi:type="dcterms:W3CDTF">2026-07-10T14:21:00Z</dcterms:created>
  <dcterms:modified xsi:type="dcterms:W3CDTF">2026-07-10T14:21:00Z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fyTenantId">
    <vt:lpwstr>provincielimburg</vt:lpwstr>
  </property>
  <property fmtid="{D5CDD505-2E9C-101B-9397-08002B2CF9AE}" pid="3" name="TemplafyTemplateId">
    <vt:lpwstr>1000241929206628356</vt:lpwstr>
  </property>
  <property fmtid="{D5CDD505-2E9C-101B-9397-08002B2CF9AE}" pid="4" name="TemplafyUserProfileId">
    <vt:lpwstr>638260361514063982</vt:lpwstr>
  </property>
  <property fmtid="{D5CDD505-2E9C-101B-9397-08002B2CF9AE}" pid="5" name="TemplafyLanguageCode">
    <vt:lpwstr>nl-NL</vt:lpwstr>
  </property>
  <property fmtid="{D5CDD505-2E9C-101B-9397-08002B2CF9AE}" pid="6" name="TemplafyFromBlank">
    <vt:bool>true</vt:bool>
  </property>
  <property fmtid="{D5CDD505-2E9C-101B-9397-08002B2CF9AE}" pid="7" name="ContentTypeId">
    <vt:lpwstr>0x010100AFE9EB2BDEAF554BAA044162362F5A500097733A7A9975D44189963422AC5C4F030062749C42120DAC4AB0930197E0C64384</vt:lpwstr>
  </property>
  <property fmtid="{D5CDD505-2E9C-101B-9397-08002B2CF9AE}" pid="8" name="_dlc_DocIdItemGuid">
    <vt:lpwstr>6237949f-fec1-48db-ba62-646a8b4d5015</vt:lpwstr>
  </property>
</Properties>
</file>